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F7EEA" w:rsidRPr="003E6F17" w:rsidRDefault="001F7EEA" w:rsidP="006D0F38">
      <w:pPr>
        <w:pStyle w:val="Heading1"/>
        <w:rPr>
          <w:sz w:val="32"/>
        </w:rPr>
      </w:pPr>
      <w:r w:rsidRPr="003E6F17">
        <w:rPr>
          <w:sz w:val="32"/>
        </w:rPr>
        <w:t xml:space="preserve">Purpose of </w:t>
      </w:r>
      <w:r w:rsidR="00D01873" w:rsidRPr="003E6F17">
        <w:rPr>
          <w:sz w:val="32"/>
        </w:rPr>
        <w:t>using this label template</w:t>
      </w:r>
    </w:p>
    <w:p w:rsidR="00695343" w:rsidRPr="003E6F17" w:rsidRDefault="00D01873">
      <w:pPr>
        <w:rPr>
          <w:sz w:val="24"/>
          <w:szCs w:val="24"/>
        </w:rPr>
      </w:pPr>
      <w:r w:rsidRPr="003E6F17">
        <w:rPr>
          <w:sz w:val="24"/>
          <w:szCs w:val="24"/>
        </w:rPr>
        <w:t xml:space="preserve">This template was designed to create wallet card stickers that can be printed on </w:t>
      </w:r>
      <w:r w:rsidR="00AD5856" w:rsidRPr="003E6F17">
        <w:rPr>
          <w:sz w:val="24"/>
          <w:szCs w:val="24"/>
        </w:rPr>
        <w:t xml:space="preserve">Blurred Borders wallet card </w:t>
      </w:r>
      <w:r w:rsidRPr="003E6F17">
        <w:rPr>
          <w:sz w:val="24"/>
          <w:szCs w:val="24"/>
        </w:rPr>
        <w:t>sticker label sheets.</w:t>
      </w:r>
      <w:r w:rsidR="001B0026" w:rsidRPr="003E6F17">
        <w:rPr>
          <w:sz w:val="24"/>
          <w:szCs w:val="24"/>
        </w:rPr>
        <w:t xml:space="preserve"> </w:t>
      </w:r>
    </w:p>
    <w:p w:rsidR="001B0026" w:rsidRPr="003E6F17" w:rsidRDefault="00695343">
      <w:pPr>
        <w:rPr>
          <w:sz w:val="24"/>
          <w:szCs w:val="24"/>
        </w:rPr>
      </w:pPr>
      <w:r w:rsidRPr="003E6F17">
        <w:rPr>
          <w:sz w:val="24"/>
          <w:szCs w:val="24"/>
        </w:rPr>
        <w:t xml:space="preserve">The prepared sticker sheets for the resource packs have stickers for 5 different cards on each page. </w:t>
      </w:r>
    </w:p>
    <w:p w:rsidR="001B0026" w:rsidRPr="003E6F17" w:rsidRDefault="00695343" w:rsidP="00695343">
      <w:pPr>
        <w:pStyle w:val="ListParagraph"/>
        <w:numPr>
          <w:ilvl w:val="0"/>
          <w:numId w:val="14"/>
        </w:numPr>
        <w:rPr>
          <w:b/>
          <w:sz w:val="24"/>
          <w:szCs w:val="24"/>
        </w:rPr>
      </w:pPr>
      <w:r w:rsidRPr="003E6F17">
        <w:rPr>
          <w:sz w:val="24"/>
          <w:szCs w:val="24"/>
        </w:rPr>
        <w:t xml:space="preserve">Label size: </w:t>
      </w:r>
      <w:r w:rsidR="001B0026" w:rsidRPr="003E6F17">
        <w:rPr>
          <w:b/>
          <w:sz w:val="24"/>
          <w:szCs w:val="24"/>
        </w:rPr>
        <w:t>38.1</w:t>
      </w:r>
      <w:r w:rsidRPr="003E6F17">
        <w:rPr>
          <w:b/>
          <w:sz w:val="24"/>
          <w:szCs w:val="24"/>
        </w:rPr>
        <w:t xml:space="preserve"> mm</w:t>
      </w:r>
      <w:r w:rsidR="001B0026" w:rsidRPr="003E6F17">
        <w:rPr>
          <w:b/>
          <w:sz w:val="24"/>
          <w:szCs w:val="24"/>
        </w:rPr>
        <w:t xml:space="preserve"> x 21.2</w:t>
      </w:r>
      <w:r w:rsidRPr="003E6F17">
        <w:rPr>
          <w:b/>
          <w:sz w:val="24"/>
          <w:szCs w:val="24"/>
        </w:rPr>
        <w:t xml:space="preserve"> </w:t>
      </w:r>
      <w:r w:rsidR="001B0026" w:rsidRPr="003E6F17">
        <w:rPr>
          <w:b/>
          <w:sz w:val="24"/>
          <w:szCs w:val="24"/>
        </w:rPr>
        <w:t>mm</w:t>
      </w:r>
    </w:p>
    <w:p w:rsidR="001B0026" w:rsidRPr="003E6F17" w:rsidRDefault="00695343" w:rsidP="00695343">
      <w:pPr>
        <w:pStyle w:val="ListParagraph"/>
        <w:numPr>
          <w:ilvl w:val="0"/>
          <w:numId w:val="14"/>
        </w:numPr>
        <w:rPr>
          <w:sz w:val="24"/>
          <w:szCs w:val="24"/>
        </w:rPr>
      </w:pPr>
      <w:r w:rsidRPr="003E6F17">
        <w:rPr>
          <w:sz w:val="24"/>
          <w:szCs w:val="24"/>
        </w:rPr>
        <w:t xml:space="preserve">Page orientation: </w:t>
      </w:r>
      <w:r w:rsidR="001B0026" w:rsidRPr="003E6F17">
        <w:rPr>
          <w:b/>
          <w:sz w:val="24"/>
          <w:szCs w:val="24"/>
        </w:rPr>
        <w:t>Portrait</w:t>
      </w:r>
    </w:p>
    <w:p w:rsidR="001B0026" w:rsidRPr="003E6F17" w:rsidRDefault="001B0026" w:rsidP="00695343">
      <w:pPr>
        <w:pStyle w:val="ListParagraph"/>
        <w:numPr>
          <w:ilvl w:val="0"/>
          <w:numId w:val="14"/>
        </w:numPr>
        <w:rPr>
          <w:sz w:val="24"/>
          <w:szCs w:val="24"/>
        </w:rPr>
      </w:pPr>
      <w:r w:rsidRPr="003E6F17">
        <w:rPr>
          <w:sz w:val="24"/>
          <w:szCs w:val="24"/>
        </w:rPr>
        <w:t xml:space="preserve">Rows per sheet: </w:t>
      </w:r>
      <w:r w:rsidRPr="003E6F17">
        <w:rPr>
          <w:b/>
          <w:sz w:val="24"/>
          <w:szCs w:val="24"/>
        </w:rPr>
        <w:t>13</w:t>
      </w:r>
      <w:r w:rsidR="00695343" w:rsidRPr="003E6F17">
        <w:rPr>
          <w:b/>
          <w:sz w:val="24"/>
          <w:szCs w:val="24"/>
        </w:rPr>
        <w:t xml:space="preserve"> rows</w:t>
      </w:r>
    </w:p>
    <w:p w:rsidR="00A3452F" w:rsidRPr="003E6F17" w:rsidRDefault="00A3452F" w:rsidP="00695343">
      <w:pPr>
        <w:pStyle w:val="ListParagraph"/>
        <w:numPr>
          <w:ilvl w:val="0"/>
          <w:numId w:val="14"/>
        </w:numPr>
        <w:rPr>
          <w:b/>
          <w:sz w:val="24"/>
          <w:szCs w:val="24"/>
        </w:rPr>
      </w:pPr>
      <w:r w:rsidRPr="003E6F17">
        <w:rPr>
          <w:sz w:val="24"/>
          <w:szCs w:val="24"/>
        </w:rPr>
        <w:t xml:space="preserve">Columns per sheet: </w:t>
      </w:r>
      <w:r w:rsidRPr="003E6F17">
        <w:rPr>
          <w:b/>
          <w:sz w:val="24"/>
          <w:szCs w:val="24"/>
        </w:rPr>
        <w:t>5</w:t>
      </w:r>
      <w:r w:rsidR="00695343" w:rsidRPr="003E6F17">
        <w:rPr>
          <w:b/>
          <w:sz w:val="24"/>
          <w:szCs w:val="24"/>
        </w:rPr>
        <w:t xml:space="preserve"> columns</w:t>
      </w:r>
    </w:p>
    <w:p w:rsidR="00695343" w:rsidRPr="003E6F17" w:rsidRDefault="00695343" w:rsidP="00695343">
      <w:pPr>
        <w:rPr>
          <w:b/>
          <w:sz w:val="24"/>
          <w:szCs w:val="24"/>
        </w:rPr>
      </w:pPr>
      <w:r w:rsidRPr="003E6F17">
        <w:rPr>
          <w:b/>
          <w:sz w:val="24"/>
          <w:szCs w:val="24"/>
        </w:rPr>
        <w:t>Compatible label sheets:</w:t>
      </w:r>
    </w:p>
    <w:p w:rsidR="00695343" w:rsidRPr="003E6F17" w:rsidRDefault="00695343" w:rsidP="00695343">
      <w:pPr>
        <w:pStyle w:val="ListParagraph"/>
        <w:numPr>
          <w:ilvl w:val="0"/>
          <w:numId w:val="7"/>
        </w:numPr>
        <w:rPr>
          <w:sz w:val="24"/>
          <w:szCs w:val="24"/>
        </w:rPr>
      </w:pPr>
      <w:r w:rsidRPr="003E6F17">
        <w:rPr>
          <w:sz w:val="24"/>
          <w:szCs w:val="24"/>
        </w:rPr>
        <w:t>PPS Address Labels – PPS78651 (100 sheets per box)</w:t>
      </w:r>
    </w:p>
    <w:p w:rsidR="00695343" w:rsidRPr="003E6F17" w:rsidRDefault="00695343" w:rsidP="00695343">
      <w:pPr>
        <w:pStyle w:val="ListParagraph"/>
        <w:numPr>
          <w:ilvl w:val="0"/>
          <w:numId w:val="7"/>
        </w:numPr>
        <w:rPr>
          <w:sz w:val="24"/>
          <w:szCs w:val="24"/>
        </w:rPr>
      </w:pPr>
      <w:r w:rsidRPr="003E6F17">
        <w:rPr>
          <w:sz w:val="24"/>
          <w:szCs w:val="24"/>
        </w:rPr>
        <w:t>PPS Address Labels – PPS78651B (250 sheets per box)</w:t>
      </w:r>
    </w:p>
    <w:p w:rsidR="00695343" w:rsidRPr="003E6F17" w:rsidRDefault="00695343" w:rsidP="00695343">
      <w:pPr>
        <w:pStyle w:val="ListParagraph"/>
        <w:numPr>
          <w:ilvl w:val="0"/>
          <w:numId w:val="7"/>
        </w:numPr>
        <w:rPr>
          <w:sz w:val="24"/>
          <w:szCs w:val="24"/>
        </w:rPr>
      </w:pPr>
      <w:r w:rsidRPr="003E6F17">
        <w:rPr>
          <w:sz w:val="24"/>
          <w:szCs w:val="24"/>
        </w:rPr>
        <w:t>Avery Inkjet Code – J8651</w:t>
      </w:r>
    </w:p>
    <w:p w:rsidR="00695343" w:rsidRPr="003E6F17" w:rsidRDefault="00695343" w:rsidP="00695343">
      <w:pPr>
        <w:pStyle w:val="ListParagraph"/>
        <w:numPr>
          <w:ilvl w:val="0"/>
          <w:numId w:val="7"/>
        </w:numPr>
        <w:rPr>
          <w:sz w:val="24"/>
          <w:szCs w:val="24"/>
        </w:rPr>
      </w:pPr>
      <w:r w:rsidRPr="003E6F17">
        <w:rPr>
          <w:sz w:val="24"/>
          <w:szCs w:val="24"/>
        </w:rPr>
        <w:t>Avery Laser Code – L7651</w:t>
      </w:r>
    </w:p>
    <w:p w:rsidR="006D0F38" w:rsidRPr="003E6F17" w:rsidRDefault="003E6F17" w:rsidP="006D0F38">
      <w:pPr>
        <w:pStyle w:val="Heading1"/>
        <w:rPr>
          <w:sz w:val="32"/>
        </w:rPr>
      </w:pPr>
      <w:r w:rsidRPr="003E6F17">
        <w:rPr>
          <w:noProof/>
          <w:sz w:val="32"/>
          <w:szCs w:val="24"/>
        </w:rPr>
        <w:drawing>
          <wp:anchor distT="0" distB="0" distL="114300" distR="114300" simplePos="0" relativeHeight="251671552" behindDoc="0" locked="0" layoutInCell="1" allowOverlap="1" wp14:anchorId="46337478">
            <wp:simplePos x="0" y="0"/>
            <wp:positionH relativeFrom="margin">
              <wp:align>right</wp:align>
            </wp:positionH>
            <wp:positionV relativeFrom="paragraph">
              <wp:posOffset>60243</wp:posOffset>
            </wp:positionV>
            <wp:extent cx="3291205" cy="2529205"/>
            <wp:effectExtent l="0" t="0" r="4445" b="4445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205" cy="2529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0F38" w:rsidRPr="003E6F17">
        <w:rPr>
          <w:sz w:val="32"/>
        </w:rPr>
        <w:t>Printing sticker sheets</w:t>
      </w:r>
    </w:p>
    <w:p w:rsidR="006D0F38" w:rsidRPr="003E6F17" w:rsidRDefault="006D0F38" w:rsidP="006D0F38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3E6F17">
        <w:rPr>
          <w:sz w:val="24"/>
          <w:szCs w:val="24"/>
        </w:rPr>
        <w:t>Open the sticker sheet document using Microsoft Word</w:t>
      </w:r>
    </w:p>
    <w:p w:rsidR="006D0F38" w:rsidRPr="003E6F17" w:rsidRDefault="006D0F38" w:rsidP="006D0F38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3E6F17">
        <w:rPr>
          <w:sz w:val="24"/>
          <w:szCs w:val="24"/>
        </w:rPr>
        <w:t>Place the label sheets in the Bypass tray.</w:t>
      </w:r>
    </w:p>
    <w:p w:rsidR="006D0F38" w:rsidRPr="003E6F17" w:rsidRDefault="006D0F38" w:rsidP="006D0F38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3E6F17">
        <w:rPr>
          <w:sz w:val="24"/>
          <w:szCs w:val="24"/>
        </w:rPr>
        <w:t>Select File &gt; Print</w:t>
      </w:r>
    </w:p>
    <w:p w:rsidR="006D0F38" w:rsidRPr="003E6F17" w:rsidRDefault="006D0F38" w:rsidP="006D0F38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3E6F17">
        <w:rPr>
          <w:sz w:val="24"/>
          <w:szCs w:val="24"/>
        </w:rPr>
        <w:t>Select Printer Properties</w:t>
      </w:r>
    </w:p>
    <w:p w:rsidR="006D0F38" w:rsidRPr="003E6F17" w:rsidRDefault="006D0F38" w:rsidP="006D0F38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3E6F17">
        <w:rPr>
          <w:sz w:val="24"/>
          <w:szCs w:val="24"/>
        </w:rPr>
        <w:t>Set the following settings:</w:t>
      </w:r>
    </w:p>
    <w:p w:rsidR="006D0F38" w:rsidRPr="003E6F17" w:rsidRDefault="006D0F38" w:rsidP="006D0F38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3E6F17">
        <w:rPr>
          <w:sz w:val="24"/>
          <w:szCs w:val="24"/>
        </w:rPr>
        <w:t>Input Tray = Bypass Tray</w:t>
      </w:r>
    </w:p>
    <w:p w:rsidR="006D0F38" w:rsidRPr="003E6F17" w:rsidRDefault="006D0F38" w:rsidP="006D0F38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3E6F17">
        <w:rPr>
          <w:sz w:val="24"/>
          <w:szCs w:val="24"/>
        </w:rPr>
        <w:t>Paper Type = Labels</w:t>
      </w:r>
    </w:p>
    <w:p w:rsidR="006D0F38" w:rsidRPr="003E6F17" w:rsidRDefault="006D0F38" w:rsidP="006D0F38">
      <w:pPr>
        <w:pStyle w:val="ListParagraph"/>
        <w:numPr>
          <w:ilvl w:val="0"/>
          <w:numId w:val="3"/>
        </w:numPr>
        <w:rPr>
          <w:sz w:val="24"/>
          <w:szCs w:val="24"/>
        </w:rPr>
      </w:pPr>
      <w:proofErr w:type="spellStart"/>
      <w:r w:rsidRPr="003E6F17">
        <w:rPr>
          <w:sz w:val="24"/>
          <w:szCs w:val="24"/>
        </w:rPr>
        <w:t>Color</w:t>
      </w:r>
      <w:proofErr w:type="spellEnd"/>
      <w:r w:rsidRPr="003E6F17">
        <w:rPr>
          <w:sz w:val="24"/>
          <w:szCs w:val="24"/>
        </w:rPr>
        <w:t xml:space="preserve">/Black and White = </w:t>
      </w:r>
      <w:proofErr w:type="spellStart"/>
      <w:r w:rsidRPr="003E6F17">
        <w:rPr>
          <w:sz w:val="24"/>
          <w:szCs w:val="24"/>
        </w:rPr>
        <w:t>Color</w:t>
      </w:r>
      <w:proofErr w:type="spellEnd"/>
    </w:p>
    <w:p w:rsidR="006D0F38" w:rsidRPr="003E6F17" w:rsidRDefault="006D0F38" w:rsidP="006D0F38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3E6F17">
        <w:rPr>
          <w:sz w:val="24"/>
          <w:szCs w:val="24"/>
        </w:rPr>
        <w:t>Select OK</w:t>
      </w:r>
    </w:p>
    <w:p w:rsidR="006D0F38" w:rsidRPr="003E6F17" w:rsidRDefault="006D0F38" w:rsidP="006D0F38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3E6F17">
        <w:rPr>
          <w:sz w:val="24"/>
          <w:szCs w:val="24"/>
        </w:rPr>
        <w:t>Select the required pages to be printed.</w:t>
      </w:r>
    </w:p>
    <w:p w:rsidR="006D0F38" w:rsidRPr="003E6F17" w:rsidRDefault="006D0F38" w:rsidP="006D0F38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3E6F17">
        <w:rPr>
          <w:sz w:val="24"/>
          <w:szCs w:val="24"/>
        </w:rPr>
        <w:t>Select Print.</w:t>
      </w:r>
    </w:p>
    <w:p w:rsidR="006D0F38" w:rsidRPr="003E6F17" w:rsidRDefault="003E6F17" w:rsidP="006D0F38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3E6F17">
        <w:rPr>
          <w:noProof/>
        </w:rPr>
        <w:drawing>
          <wp:anchor distT="0" distB="180340" distL="114300" distR="114300" simplePos="0" relativeHeight="251672576" behindDoc="0" locked="0" layoutInCell="1" allowOverlap="1" wp14:anchorId="3FAD69BF">
            <wp:simplePos x="0" y="0"/>
            <wp:positionH relativeFrom="margin">
              <wp:align>center</wp:align>
            </wp:positionH>
            <wp:positionV relativeFrom="paragraph">
              <wp:posOffset>505715</wp:posOffset>
            </wp:positionV>
            <wp:extent cx="3870000" cy="907200"/>
            <wp:effectExtent l="0" t="0" r="0" b="7620"/>
            <wp:wrapTopAndBottom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000" cy="90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0F38" w:rsidRPr="003E6F17">
        <w:rPr>
          <w:sz w:val="24"/>
          <w:szCs w:val="24"/>
        </w:rPr>
        <w:t>If you receive the following message regarding the ‘margins’ being small, select “Yes” to continue printing.</w:t>
      </w:r>
    </w:p>
    <w:p w:rsidR="006D0F38" w:rsidRDefault="006D0F38" w:rsidP="006D0F38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3E6F17">
        <w:rPr>
          <w:sz w:val="24"/>
          <w:szCs w:val="24"/>
        </w:rPr>
        <w:t>The label sheet(s) should now print.</w:t>
      </w:r>
    </w:p>
    <w:p w:rsidR="002A5B81" w:rsidRDefault="002A5B81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C84ED1" w:rsidRPr="00C84ED1" w:rsidRDefault="00C84ED1" w:rsidP="00C84ED1">
      <w:pPr>
        <w:ind w:left="360"/>
        <w:rPr>
          <w:b/>
          <w:sz w:val="24"/>
          <w:szCs w:val="24"/>
        </w:rPr>
      </w:pPr>
      <w:r w:rsidRPr="00C84ED1">
        <w:rPr>
          <w:b/>
          <w:sz w:val="24"/>
          <w:szCs w:val="24"/>
        </w:rPr>
        <w:lastRenderedPageBreak/>
        <w:t>Individual copiers may print out with margins slightly different and they may need to be adjusted on the template to obtain the most accurate printing.</w:t>
      </w:r>
    </w:p>
    <w:p w:rsidR="00C84ED1" w:rsidRDefault="00233AD6" w:rsidP="00C84ED1">
      <w:pPr>
        <w:rPr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180340" distL="114300" distR="114300" simplePos="0" relativeHeight="251687936" behindDoc="0" locked="0" layoutInCell="1" allowOverlap="1" wp14:anchorId="2C6D7F5E">
            <wp:simplePos x="0" y="0"/>
            <wp:positionH relativeFrom="column">
              <wp:posOffset>-1641</wp:posOffset>
            </wp:positionH>
            <wp:positionV relativeFrom="paragraph">
              <wp:posOffset>1306</wp:posOffset>
            </wp:positionV>
            <wp:extent cx="6692400" cy="2880000"/>
            <wp:effectExtent l="0" t="0" r="0" b="0"/>
            <wp:wrapTopAndBottom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400" cy="28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</w:rPr>
        <w:t>Side margins can be changed from within Page Layout. The width for each column</w:t>
      </w:r>
      <w:bookmarkStart w:id="0" w:name="_GoBack"/>
      <w:bookmarkEnd w:id="0"/>
      <w:r>
        <w:rPr>
          <w:sz w:val="24"/>
          <w:szCs w:val="24"/>
        </w:rPr>
        <w:t xml:space="preserve"> can be changed in 'Table Properties', or you can follow these steps:</w:t>
      </w:r>
    </w:p>
    <w:p w:rsidR="00000000" w:rsidRPr="00233AD6" w:rsidRDefault="00233AD6" w:rsidP="00233AD6">
      <w:pPr>
        <w:numPr>
          <w:ilvl w:val="0"/>
          <w:numId w:val="15"/>
        </w:numPr>
        <w:rPr>
          <w:szCs w:val="24"/>
        </w:rPr>
      </w:pPr>
      <w:r w:rsidRPr="00233AD6">
        <w:rPr>
          <w:szCs w:val="24"/>
        </w:rPr>
        <mc:AlternateContent>
          <mc:Choice Requires="wpg">
            <w:drawing>
              <wp:anchor distT="0" distB="180340" distL="180340" distR="180340" simplePos="0" relativeHeight="251686912" behindDoc="0" locked="0" layoutInCell="1" allowOverlap="1" wp14:anchorId="642CE695" wp14:editId="1AC3B316">
                <wp:simplePos x="0" y="0"/>
                <wp:positionH relativeFrom="margin">
                  <wp:posOffset>2221949</wp:posOffset>
                </wp:positionH>
                <wp:positionV relativeFrom="paragraph">
                  <wp:posOffset>7620</wp:posOffset>
                </wp:positionV>
                <wp:extent cx="4512945" cy="2604770"/>
                <wp:effectExtent l="0" t="0" r="1905" b="5080"/>
                <wp:wrapSquare wrapText="bothSides"/>
                <wp:docPr id="1" name="Group 38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12945" cy="2604770"/>
                          <a:chOff x="0" y="0"/>
                          <a:chExt cx="8169913" cy="4718198"/>
                        </a:xfrm>
                      </wpg:grpSpPr>
                      <wpg:grpSp>
                        <wpg:cNvPr id="4" name="Group 4">
                          <a:extLst/>
                        </wpg:cNvPr>
                        <wpg:cNvGrpSpPr/>
                        <wpg:grpSpPr>
                          <a:xfrm>
                            <a:off x="0" y="0"/>
                            <a:ext cx="8169913" cy="4718198"/>
                            <a:chOff x="0" y="0"/>
                            <a:chExt cx="8169913" cy="4718198"/>
                          </a:xfrm>
                        </wpg:grpSpPr>
                        <pic:pic xmlns:pic="http://schemas.openxmlformats.org/drawingml/2006/picture">
                          <pic:nvPicPr>
                            <pic:cNvPr id="5" name="Picture 5">
                              <a:extLst/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/>
                            <a:srcRect l="49944" r="21440" b="41244"/>
                            <a:stretch/>
                          </pic:blipFill>
                          <pic:spPr>
                            <a:xfrm>
                              <a:off x="0" y="0"/>
                              <a:ext cx="8169913" cy="471819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6" name="Arrow: Down 6">
                            <a:extLst/>
                          </wps:cNvPr>
                          <wps:cNvSpPr/>
                          <wps:spPr>
                            <a:xfrm>
                              <a:off x="2191315" y="1890792"/>
                              <a:ext cx="108000" cy="180000"/>
                            </a:xfrm>
                            <a:prstGeom prst="downArrow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" name="Rectangle 7">
                          <a:extLst/>
                        </wps:cNvPr>
                        <wps:cNvSpPr/>
                        <wps:spPr>
                          <a:xfrm>
                            <a:off x="6800415" y="284587"/>
                            <a:ext cx="602176" cy="32385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Rectangle 8">
                          <a:extLst/>
                        </wps:cNvPr>
                        <wps:cNvSpPr/>
                        <wps:spPr>
                          <a:xfrm>
                            <a:off x="6000315" y="924399"/>
                            <a:ext cx="1279948" cy="265063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F9C03B" id="Group 38" o:spid="_x0000_s1026" style="position:absolute;margin-left:174.95pt;margin-top:.6pt;width:355.35pt;height:205.1pt;z-index:251686912;mso-wrap-distance-left:14.2pt;mso-wrap-distance-right:14.2pt;mso-wrap-distance-bottom:14.2pt;mso-position-horizontal-relative:margin;mso-width-relative:margin;mso-height-relative:margin" coordsize="81699,471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">
                <v:group id="Group 4" o:spid="_x0000_s1027" style="position:absolute;width:81699;height:47181" coordsize="81699,47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5" o:spid="_x0000_s1028" type="#_x0000_t75" style="position:absolute;width:81699;height:47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">
                    <v:imagedata r:id="rId11" o:title="" cropbottom="27030f" cropleft="32731f" cropright="14051f"/>
                  </v:shape>
                  <v:shapetype id="_x0000_t67" coordsize="21600,21600" o:spt="67" adj="16200,5400" path="m0@0l@1@0@1,0@2,0@2@0,21600@0,10800,216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10800,0;0,@0;10800,21600;21600,@0" o:connectangles="270,180,90,0" textboxrect="@1,0,@2,@6"/>
                    <v:handles>
                      <v:h position="#1,#0" xrange="0,10800" yrange="0,21600"/>
                    </v:handles>
                  </v:shapetype>
                  <v:shape id="Arrow: Down 6" o:spid="_x0000_s1029" type="#_x0000_t67" style="position:absolute;left:21913;top:18907;width:1080;height: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" adj="15120" fillcolor="black [3213]" strokecolor="black [3213]" strokeweight="1pt"/>
                </v:group>
                <v:rect id="Rectangle 7" o:spid="_x0000_s1030" style="position:absolute;left:68004;top:2845;width:6021;height:3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" filled="f" strokecolor="red" strokeweight="1.5pt"/>
                <v:rect id="Rectangle 8" o:spid="_x0000_s1031" style="position:absolute;left:60003;top:9243;width:12799;height:2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" filled="f" strokecolor="red" strokeweight="1.5pt"/>
                <w10:wrap type="square" anchorx="margin"/>
              </v:group>
            </w:pict>
          </mc:Fallback>
        </mc:AlternateContent>
      </w:r>
      <w:r w:rsidR="00E40BC4" w:rsidRPr="00233AD6">
        <w:rPr>
          <w:szCs w:val="24"/>
        </w:rPr>
        <w:t xml:space="preserve">Hover your mouse above the top of a column until it </w:t>
      </w:r>
      <w:r w:rsidR="00E40BC4" w:rsidRPr="00233AD6">
        <w:rPr>
          <w:szCs w:val="24"/>
        </w:rPr>
        <w:t xml:space="preserve">changes to a small, black arrow. </w:t>
      </w:r>
    </w:p>
    <w:p w:rsidR="00000000" w:rsidRPr="00233AD6" w:rsidRDefault="00233AD6" w:rsidP="00233AD6">
      <w:pPr>
        <w:numPr>
          <w:ilvl w:val="0"/>
          <w:numId w:val="15"/>
        </w:numPr>
        <w:rPr>
          <w:szCs w:val="24"/>
        </w:rPr>
      </w:pPr>
      <w:r>
        <w:rPr>
          <w:szCs w:val="24"/>
        </w:rPr>
        <w:t>Left-c</w:t>
      </w:r>
      <w:r w:rsidR="00E40BC4" w:rsidRPr="00233AD6">
        <w:rPr>
          <w:szCs w:val="24"/>
        </w:rPr>
        <w:t xml:space="preserve">lick once and the whole column should be selected (shaded). </w:t>
      </w:r>
    </w:p>
    <w:p w:rsidR="00000000" w:rsidRPr="00233AD6" w:rsidRDefault="00E40BC4" w:rsidP="00233AD6">
      <w:pPr>
        <w:numPr>
          <w:ilvl w:val="0"/>
          <w:numId w:val="15"/>
        </w:numPr>
        <w:rPr>
          <w:szCs w:val="24"/>
        </w:rPr>
      </w:pPr>
      <w:r w:rsidRPr="00233AD6">
        <w:rPr>
          <w:szCs w:val="24"/>
        </w:rPr>
        <w:t>From the top menu ribbon, click on</w:t>
      </w:r>
      <w:r w:rsidRPr="00233AD6">
        <w:rPr>
          <w:szCs w:val="24"/>
        </w:rPr>
        <w:t xml:space="preserve"> ‘Layout’ in the Table Tools section, and enter the desired column width.</w:t>
      </w:r>
    </w:p>
    <w:p w:rsidR="00233AD6" w:rsidRDefault="00233AD6" w:rsidP="00C84ED1">
      <w:pPr>
        <w:rPr>
          <w:sz w:val="24"/>
          <w:szCs w:val="24"/>
        </w:rPr>
      </w:pPr>
    </w:p>
    <w:p w:rsidR="00233AD6" w:rsidRPr="00C84ED1" w:rsidRDefault="00233AD6" w:rsidP="00C84ED1">
      <w:pPr>
        <w:rPr>
          <w:sz w:val="24"/>
          <w:szCs w:val="24"/>
        </w:rPr>
      </w:pPr>
    </w:p>
    <w:p w:rsidR="002E5C0A" w:rsidRDefault="002E5C0A">
      <w:pPr>
        <w:spacing w:after="0" w:line="240" w:lineRule="auto"/>
        <w:rPr>
          <w:sz w:val="24"/>
          <w:szCs w:val="24"/>
        </w:rPr>
      </w:pPr>
    </w:p>
    <w:p w:rsidR="006D0F38" w:rsidRPr="003E6F17" w:rsidRDefault="006D0F38" w:rsidP="0005432C">
      <w:pPr>
        <w:keepNext/>
        <w:rPr>
          <w:b/>
          <w:sz w:val="24"/>
          <w:szCs w:val="24"/>
        </w:rPr>
      </w:pPr>
      <w:r w:rsidRPr="003E6F17">
        <w:rPr>
          <w:b/>
          <w:sz w:val="24"/>
          <w:szCs w:val="24"/>
        </w:rPr>
        <w:t>Helpful Hints:</w:t>
      </w:r>
    </w:p>
    <w:p w:rsidR="006D0F38" w:rsidRPr="003E6F17" w:rsidRDefault="006D0F38" w:rsidP="006D0F38">
      <w:pPr>
        <w:pStyle w:val="ListParagraph"/>
        <w:numPr>
          <w:ilvl w:val="0"/>
          <w:numId w:val="6"/>
        </w:numPr>
        <w:rPr>
          <w:sz w:val="24"/>
          <w:szCs w:val="24"/>
        </w:rPr>
      </w:pPr>
      <w:r w:rsidRPr="003E6F17">
        <w:rPr>
          <w:sz w:val="24"/>
          <w:szCs w:val="24"/>
        </w:rPr>
        <w:t>Avoid using label sheets in your printer or photocopier if any stickers have been removed.</w:t>
      </w:r>
    </w:p>
    <w:p w:rsidR="006D0F38" w:rsidRPr="003E6F17" w:rsidRDefault="006D0F38" w:rsidP="006D0F38">
      <w:pPr>
        <w:pStyle w:val="ListParagraph"/>
        <w:numPr>
          <w:ilvl w:val="0"/>
          <w:numId w:val="6"/>
        </w:numPr>
        <w:rPr>
          <w:sz w:val="24"/>
          <w:szCs w:val="24"/>
        </w:rPr>
      </w:pPr>
      <w:r w:rsidRPr="003E6F17">
        <w:rPr>
          <w:sz w:val="24"/>
          <w:szCs w:val="24"/>
        </w:rPr>
        <w:t>Store label sheets in a cool moisture-free environment and keep sheets in pack/box when not in use.</w:t>
      </w:r>
    </w:p>
    <w:p w:rsidR="006D0F38" w:rsidRPr="003E6F17" w:rsidRDefault="006D0F38" w:rsidP="006D0F38">
      <w:pPr>
        <w:pStyle w:val="ListParagraph"/>
        <w:numPr>
          <w:ilvl w:val="0"/>
          <w:numId w:val="6"/>
        </w:numPr>
        <w:rPr>
          <w:sz w:val="24"/>
          <w:szCs w:val="24"/>
        </w:rPr>
      </w:pPr>
      <w:r w:rsidRPr="003E6F17">
        <w:rPr>
          <w:sz w:val="24"/>
          <w:szCs w:val="24"/>
        </w:rPr>
        <w:t>Fan sheet edges before loading to ensure trouble free feeding.</w:t>
      </w:r>
    </w:p>
    <w:p w:rsidR="006D0F38" w:rsidRPr="003E6F17" w:rsidRDefault="006D0F38" w:rsidP="006D0F38">
      <w:pPr>
        <w:pStyle w:val="ListParagraph"/>
        <w:numPr>
          <w:ilvl w:val="0"/>
          <w:numId w:val="6"/>
        </w:numPr>
        <w:rPr>
          <w:sz w:val="24"/>
          <w:szCs w:val="24"/>
        </w:rPr>
      </w:pPr>
      <w:r w:rsidRPr="003E6F17">
        <w:rPr>
          <w:sz w:val="24"/>
          <w:szCs w:val="24"/>
        </w:rPr>
        <w:t>Recommended tray to load sheets is the “Bypass Tray”</w:t>
      </w:r>
    </w:p>
    <w:p w:rsidR="00CA16B6" w:rsidRPr="003E6F17" w:rsidRDefault="00CA16B6">
      <w:pPr>
        <w:rPr>
          <w:sz w:val="24"/>
          <w:szCs w:val="24"/>
        </w:rPr>
      </w:pPr>
    </w:p>
    <w:p w:rsidR="003E6F17" w:rsidRDefault="003E6F17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CA16B6" w:rsidRPr="003E6F17" w:rsidRDefault="00CA16B6" w:rsidP="003E6F17">
      <w:pPr>
        <w:pStyle w:val="Heading1"/>
      </w:pPr>
      <w:r w:rsidRPr="003E6F17">
        <w:lastRenderedPageBreak/>
        <w:t xml:space="preserve">HOW TO SETUP A NEW </w:t>
      </w:r>
      <w:r w:rsidR="0005432C">
        <w:t xml:space="preserve">(BLANK) </w:t>
      </w:r>
      <w:r w:rsidRPr="003E6F17">
        <w:t xml:space="preserve">STICKER TEMPLATE </w:t>
      </w:r>
      <w:r w:rsidR="0005432C">
        <w:t>IN</w:t>
      </w:r>
      <w:r w:rsidRPr="003E6F17">
        <w:t xml:space="preserve"> WORD</w:t>
      </w:r>
    </w:p>
    <w:p w:rsidR="00CA16B6" w:rsidRPr="003E6F17" w:rsidRDefault="00CA16B6" w:rsidP="00AD5856">
      <w:pPr>
        <w:rPr>
          <w:sz w:val="24"/>
          <w:szCs w:val="24"/>
        </w:rPr>
      </w:pPr>
      <w:r w:rsidRPr="003E6F17">
        <w:rPr>
          <w:sz w:val="24"/>
          <w:szCs w:val="24"/>
        </w:rPr>
        <w:t>Microsoft Word has standard label dimensions available.</w:t>
      </w:r>
    </w:p>
    <w:p w:rsidR="00CA16B6" w:rsidRPr="003E6F17" w:rsidRDefault="00CA16B6" w:rsidP="00CA16B6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3E6F17">
        <w:rPr>
          <w:sz w:val="24"/>
          <w:szCs w:val="24"/>
        </w:rPr>
        <w:t>From the top toolbar, select Mailings &gt; Labels</w:t>
      </w:r>
      <w:r w:rsidR="000441EB" w:rsidRPr="003E6F17">
        <w:rPr>
          <w:sz w:val="24"/>
          <w:szCs w:val="24"/>
        </w:rPr>
        <w:t xml:space="preserve"> &gt; Options.</w:t>
      </w:r>
    </w:p>
    <w:p w:rsidR="000441EB" w:rsidRPr="003E6F17" w:rsidRDefault="00450B85" w:rsidP="00CA16B6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3E6F17">
        <w:rPr>
          <w:sz w:val="24"/>
          <w:szCs w:val="24"/>
        </w:rPr>
        <w:t>Change settings as shown below:</w:t>
      </w:r>
    </w:p>
    <w:p w:rsidR="00450B85" w:rsidRPr="003E6F17" w:rsidRDefault="00450B85" w:rsidP="00450B85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3E6F17">
        <w:rPr>
          <w:sz w:val="24"/>
          <w:szCs w:val="24"/>
        </w:rPr>
        <w:t>Tray = Bypass Tray</w:t>
      </w:r>
    </w:p>
    <w:p w:rsidR="00450B85" w:rsidRPr="003E6F17" w:rsidRDefault="00450B85" w:rsidP="00450B85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3E6F17">
        <w:rPr>
          <w:sz w:val="24"/>
          <w:szCs w:val="24"/>
        </w:rPr>
        <w:t>Label vendors = Avery A4/A5</w:t>
      </w:r>
    </w:p>
    <w:p w:rsidR="00695343" w:rsidRPr="003E6F17" w:rsidRDefault="00450B85" w:rsidP="00695343">
      <w:pPr>
        <w:pStyle w:val="ListParagraph"/>
        <w:numPr>
          <w:ilvl w:val="0"/>
          <w:numId w:val="3"/>
        </w:numPr>
        <w:rPr>
          <w:sz w:val="24"/>
          <w:szCs w:val="24"/>
        </w:rPr>
      </w:pPr>
      <w:r w:rsidRPr="003E6F17">
        <w:rPr>
          <w:sz w:val="24"/>
          <w:szCs w:val="24"/>
        </w:rPr>
        <w:t>Product Number = L7651</w:t>
      </w:r>
    </w:p>
    <w:p w:rsidR="00695343" w:rsidRDefault="0005432C" w:rsidP="003E6F17">
      <w:pPr>
        <w:ind w:firstLine="11"/>
        <w:rPr>
          <w:sz w:val="24"/>
          <w:szCs w:val="24"/>
        </w:rPr>
      </w:pPr>
      <w:r w:rsidRPr="003E6F17">
        <w:rPr>
          <w:noProof/>
          <w:sz w:val="24"/>
          <w:szCs w:val="24"/>
        </w:rPr>
        <mc:AlternateContent>
          <mc:Choice Requires="wpg">
            <w:drawing>
              <wp:anchor distT="0" distB="180340" distL="114300" distR="114300" simplePos="0" relativeHeight="251676672" behindDoc="0" locked="0" layoutInCell="1" allowOverlap="1" wp14:anchorId="37A2BA6E" wp14:editId="6442FAC7">
                <wp:simplePos x="0" y="0"/>
                <wp:positionH relativeFrom="column">
                  <wp:posOffset>533845</wp:posOffset>
                </wp:positionH>
                <wp:positionV relativeFrom="paragraph">
                  <wp:posOffset>518457</wp:posOffset>
                </wp:positionV>
                <wp:extent cx="3376800" cy="2055600"/>
                <wp:effectExtent l="0" t="0" r="0" b="1905"/>
                <wp:wrapTopAndBottom/>
                <wp:docPr id="333" name="Group 25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6800" cy="2055600"/>
                          <a:chOff x="0" y="0"/>
                          <a:chExt cx="3377477" cy="2054530"/>
                        </a:xfrm>
                      </wpg:grpSpPr>
                      <pic:pic xmlns:pic="http://schemas.openxmlformats.org/drawingml/2006/picture">
                        <pic:nvPicPr>
                          <pic:cNvPr id="334" name="Picture 334">
                            <a:extLst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7477" cy="20545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5" name="Rectangle 335">
                          <a:extLst/>
                        </wps:cNvPr>
                        <wps:cNvSpPr/>
                        <wps:spPr>
                          <a:xfrm>
                            <a:off x="1052958" y="475132"/>
                            <a:ext cx="1188720" cy="18986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" name="Rectangle 336">
                          <a:extLst/>
                        </wps:cNvPr>
                        <wps:cNvSpPr/>
                        <wps:spPr>
                          <a:xfrm>
                            <a:off x="36989" y="1584939"/>
                            <a:ext cx="1450975" cy="10795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" name="Rectangle 7">
                          <a:extLst/>
                        </wps:cNvPr>
                        <wps:cNvSpPr/>
                        <wps:spPr>
                          <a:xfrm>
                            <a:off x="36989" y="1808474"/>
                            <a:ext cx="492125" cy="178435"/>
                          </a:xfrm>
                          <a:custGeom>
                            <a:avLst/>
                            <a:gdLst>
                              <a:gd name="connsiteX0" fmla="*/ 0 w 509270"/>
                              <a:gd name="connsiteY0" fmla="*/ 0 h 143510"/>
                              <a:gd name="connsiteX1" fmla="*/ 509270 w 509270"/>
                              <a:gd name="connsiteY1" fmla="*/ 0 h 143510"/>
                              <a:gd name="connsiteX2" fmla="*/ 509270 w 509270"/>
                              <a:gd name="connsiteY2" fmla="*/ 143510 h 143510"/>
                              <a:gd name="connsiteX3" fmla="*/ 0 w 509270"/>
                              <a:gd name="connsiteY3" fmla="*/ 143510 h 143510"/>
                              <a:gd name="connsiteX4" fmla="*/ 0 w 509270"/>
                              <a:gd name="connsiteY4" fmla="*/ 0 h 143510"/>
                              <a:gd name="connsiteX0" fmla="*/ 0 w 509270"/>
                              <a:gd name="connsiteY0" fmla="*/ 0 h 143510"/>
                              <a:gd name="connsiteX1" fmla="*/ 509270 w 509270"/>
                              <a:gd name="connsiteY1" fmla="*/ 0 h 143510"/>
                              <a:gd name="connsiteX2" fmla="*/ 509270 w 509270"/>
                              <a:gd name="connsiteY2" fmla="*/ 143510 h 143510"/>
                              <a:gd name="connsiteX3" fmla="*/ 0 w 509270"/>
                              <a:gd name="connsiteY3" fmla="*/ 143510 h 143510"/>
                              <a:gd name="connsiteX4" fmla="*/ 0 w 509270"/>
                              <a:gd name="connsiteY4" fmla="*/ 0 h 14351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509270" h="143510">
                                <a:moveTo>
                                  <a:pt x="0" y="0"/>
                                </a:moveTo>
                                <a:lnTo>
                                  <a:pt x="509270" y="0"/>
                                </a:lnTo>
                                <a:lnTo>
                                  <a:pt x="509270" y="143510"/>
                                </a:lnTo>
                                <a:lnTo>
                                  <a:pt x="0" y="1435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0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8" name="Rectangle 338">
                          <a:extLst/>
                        </wps:cNvPr>
                        <wps:cNvSpPr/>
                        <wps:spPr>
                          <a:xfrm>
                            <a:off x="663098" y="819930"/>
                            <a:ext cx="1128422" cy="127591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AC1B47" id="Group 25" o:spid="_x0000_s1026" style="position:absolute;margin-left:42.05pt;margin-top:40.8pt;width:265.9pt;height:161.85pt;z-index:251676672;mso-wrap-distance-bottom:14.2pt;mso-width-relative:margin;mso-height-relative:margin" coordsize="33774,205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34" o:spid="_x0000_s1027" type="#_x0000_t75" style="position:absolute;width:33774;height:20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">
                  <v:imagedata r:id="rId13" o:title=""/>
                </v:shape>
                <v:rect id="Rectangle 335" o:spid="_x0000_s1028" style="position:absolute;left:10529;top:4751;width:11887;height:1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" filled="f" strokecolor="red" strokeweight="1.5pt"/>
                <v:rect id="Rectangle 336" o:spid="_x0000_s1029" style="position:absolute;left:369;top:15849;width:14510;height:10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" filled="f" strokecolor="red" strokeweight="1.5pt"/>
                <v:shape id="Rectangle 7" o:spid="_x0000_s1030" style="position:absolute;left:369;top:18084;width:4922;height:1785;visibility:visible;mso-wrap-style:square;v-text-anchor:middle" coordsize="509270,143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" path="m,l509270,r,143510l,143510,,xe" filled="f" strokecolor="red" strokeweight="1.5pt">
                  <v:stroke joinstyle="miter"/>
                  <v:path arrowok="t" o:connecttype="custom" o:connectlocs="0,0;492125,0;492125,178435;0,178435;0,0" o:connectangles="0,0,0,0,0"/>
                </v:shape>
                <v:rect id="Rectangle 338" o:spid="_x0000_s1031" style="position:absolute;left:6630;top:8199;width:11285;height:12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" filled="f" strokecolor="red" strokeweight="1.5pt"/>
                <w10:wrap type="topAndBottom"/>
              </v:group>
            </w:pict>
          </mc:Fallback>
        </mc:AlternateContent>
      </w:r>
      <w:r w:rsidR="00695343" w:rsidRPr="003E6F17">
        <w:rPr>
          <w:sz w:val="24"/>
          <w:szCs w:val="24"/>
        </w:rPr>
        <w:t>These settings match the sticker size and number of rows/columns on each page. Select these settings, even if you are not using Avery labels.</w:t>
      </w:r>
    </w:p>
    <w:p w:rsidR="003E6F17" w:rsidRPr="003E6F17" w:rsidRDefault="003E6F17" w:rsidP="003E6F17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3E6F17">
        <w:rPr>
          <w:sz w:val="24"/>
          <w:szCs w:val="24"/>
        </w:rPr>
        <w:t>Select “Details”</w:t>
      </w:r>
    </w:p>
    <w:p w:rsidR="004F4159" w:rsidRPr="003E6F17" w:rsidRDefault="00233AD6" w:rsidP="004F4159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05432C">
        <w:rPr>
          <w:noProof/>
          <w:sz w:val="24"/>
          <w:szCs w:val="24"/>
        </w:rPr>
        <mc:AlternateContent>
          <mc:Choice Requires="wpg">
            <w:drawing>
              <wp:anchor distT="180340" distB="180340" distL="114300" distR="114300" simplePos="0" relativeHeight="251681792" behindDoc="0" locked="0" layoutInCell="1" allowOverlap="1" wp14:anchorId="43557667" wp14:editId="27C6DC83">
                <wp:simplePos x="0" y="0"/>
                <wp:positionH relativeFrom="column">
                  <wp:posOffset>499110</wp:posOffset>
                </wp:positionH>
                <wp:positionV relativeFrom="paragraph">
                  <wp:posOffset>580570</wp:posOffset>
                </wp:positionV>
                <wp:extent cx="3070800" cy="3538800"/>
                <wp:effectExtent l="0" t="0" r="0" b="5080"/>
                <wp:wrapTopAndBottom/>
                <wp:docPr id="29" name="Group 28">
                  <a:extLst xmlns:a="http://schemas.openxmlformats.org/drawingml/2006/main">
                    <a:ext uri="{FF2B5EF4-FFF2-40B4-BE49-F238E27FC236}">
                      <a16:creationId xmlns:a16="http://schemas.microsoft.com/office/drawing/2014/main" id="{D1A52E95-506F-47F6-85FE-E90C0486AB8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0800" cy="3538800"/>
                          <a:chOff x="0" y="0"/>
                          <a:chExt cx="3070860" cy="3540125"/>
                        </a:xfrm>
                      </wpg:grpSpPr>
                      <pic:pic xmlns:pic="http://schemas.openxmlformats.org/drawingml/2006/picture">
                        <pic:nvPicPr>
                          <pic:cNvPr id="2" name="Picture 2">
                            <a:extLst>
                              <a:ext uri="{FF2B5EF4-FFF2-40B4-BE49-F238E27FC236}">
                                <a16:creationId xmlns:a16="http://schemas.microsoft.com/office/drawing/2014/main" id="{F7DD8F1E-C9A5-4A13-8548-5DD61CFA3529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0860" cy="3540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Rectangle 3">
                          <a:extLst>
                            <a:ext uri="{FF2B5EF4-FFF2-40B4-BE49-F238E27FC236}">
                              <a16:creationId xmlns:a16="http://schemas.microsoft.com/office/drawing/2014/main" id="{99E63154-2EA1-4666-9505-51EFCF2DAAB4}"/>
                            </a:ext>
                          </a:extLst>
                        </wps:cNvPr>
                        <wps:cNvSpPr/>
                        <wps:spPr>
                          <a:xfrm>
                            <a:off x="1711183" y="3268682"/>
                            <a:ext cx="631190" cy="20764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1F3F38" id="Group 28" o:spid="_x0000_s1026" style="position:absolute;margin-left:39.3pt;margin-top:45.7pt;width:241.8pt;height:278.65pt;z-index:251681792;mso-wrap-distance-top:14.2pt;mso-wrap-distance-bottom:14.2pt;mso-width-relative:margin;mso-height-relative:margin" coordsize="30708,354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">
                <v:shape id="Picture 2" o:spid="_x0000_s1027" type="#_x0000_t75" style="position:absolute;width:30708;height:35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">
                  <v:imagedata r:id="rId15" o:title=""/>
                </v:shape>
                <v:rect id="Rectangle 3" o:spid="_x0000_s1028" style="position:absolute;left:17111;top:32686;width:6312;height:2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" filled="f" strokecolor="red" strokeweight="1.5pt"/>
                <w10:wrap type="topAndBottom"/>
              </v:group>
            </w:pict>
          </mc:Fallback>
        </mc:AlternateContent>
      </w:r>
      <w:r w:rsidR="0005432C" w:rsidRPr="003E6F17">
        <w:rPr>
          <w:noProof/>
          <w:sz w:val="24"/>
          <w:szCs w:val="24"/>
        </w:rPr>
        <mc:AlternateContent>
          <mc:Choice Requires="wpg">
            <w:drawing>
              <wp:anchor distT="0" distB="180340" distL="114300" distR="114300" simplePos="0" relativeHeight="251679744" behindDoc="0" locked="0" layoutInCell="1" allowOverlap="1" wp14:anchorId="1182CA85" wp14:editId="61A004C4">
                <wp:simplePos x="0" y="0"/>
                <wp:positionH relativeFrom="margin">
                  <wp:posOffset>3717670</wp:posOffset>
                </wp:positionH>
                <wp:positionV relativeFrom="paragraph">
                  <wp:posOffset>519480</wp:posOffset>
                </wp:positionV>
                <wp:extent cx="2980690" cy="2559050"/>
                <wp:effectExtent l="0" t="0" r="0" b="0"/>
                <wp:wrapSquare wrapText="bothSides"/>
                <wp:docPr id="327" name="Group 19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0690" cy="2559050"/>
                          <a:chOff x="0" y="0"/>
                          <a:chExt cx="2981221" cy="2559653"/>
                        </a:xfrm>
                      </wpg:grpSpPr>
                      <pic:pic xmlns:pic="http://schemas.openxmlformats.org/drawingml/2006/picture">
                        <pic:nvPicPr>
                          <pic:cNvPr id="328" name="Picture 328">
                            <a:extLst/>
                          </pic:cNvPr>
                          <pic:cNvPicPr/>
                        </pic:nvPicPr>
                        <pic:blipFill rotWithShape="1">
                          <a:blip r:embed="rId16"/>
                          <a:srcRect t="-5" r="55244" b="26"/>
                          <a:stretch/>
                        </pic:blipFill>
                        <pic:spPr>
                          <a:xfrm>
                            <a:off x="0" y="361120"/>
                            <a:ext cx="2981221" cy="21985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0" name="Picture 330">
                            <a:extLst/>
                          </pic:cNvPr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62242" y="0"/>
                            <a:ext cx="1338580" cy="1689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1" name="Straight Arrow Connector 331">
                          <a:extLst/>
                        </wps:cNvPr>
                        <wps:cNvCnPr>
                          <a:cxnSpLocks/>
                        </wps:cNvCnPr>
                        <wps:spPr>
                          <a:xfrm>
                            <a:off x="1456020" y="211375"/>
                            <a:ext cx="0" cy="957693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2" name="Straight Arrow Connector 332">
                          <a:extLst/>
                        </wps:cNvPr>
                        <wps:cNvCnPr>
                          <a:cxnSpLocks/>
                        </wps:cNvCnPr>
                        <wps:spPr>
                          <a:xfrm>
                            <a:off x="194141" y="211375"/>
                            <a:ext cx="0" cy="98166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74FE20" id="Group 19" o:spid="_x0000_s1026" style="position:absolute;margin-left:292.75pt;margin-top:40.9pt;width:234.7pt;height:201.5pt;z-index:251679744;mso-wrap-distance-bottom:14.2pt;mso-position-horizontal-relative:margin;mso-width-relative:margin;mso-height-relative:margin" coordsize="29812,255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">
                <v:shape id="Picture 328" o:spid="_x0000_s1027" type="#_x0000_t75" style="position:absolute;top:3611;width:29812;height:21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">
                  <v:imagedata r:id="rId18" o:title="" croptop="-3f" cropbottom="17f" cropright="36205f"/>
                </v:shape>
                <v:shape id="Picture 330" o:spid="_x0000_s1028" type="#_x0000_t75" style="position:absolute;left:1622;width:13386;height:1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">
                  <v:imagedata r:id="rId19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331" o:spid="_x0000_s1029" type="#_x0000_t32" style="position:absolute;left:14560;top:2113;width:0;height:95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" strokecolor="red">
                  <v:stroke endarrow="block" joinstyle="miter"/>
                  <o:lock v:ext="edit" shapetype="f"/>
                </v:shape>
                <v:shape id="Straight Arrow Connector 332" o:spid="_x0000_s1030" type="#_x0000_t32" style="position:absolute;left:1941;top:2113;width:0;height:981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" strokecolor="red">
                  <v:stroke endarrow="block" joinstyle="miter"/>
                  <o:lock v:ext="edit" shapetype="f"/>
                </v:shape>
                <w10:wrap type="square" anchorx="margin"/>
              </v:group>
            </w:pict>
          </mc:Fallback>
        </mc:AlternateContent>
      </w:r>
      <w:r w:rsidR="00450B85" w:rsidRPr="003E6F17">
        <w:rPr>
          <w:sz w:val="24"/>
          <w:szCs w:val="24"/>
        </w:rPr>
        <w:t>Change settings as shown below</w:t>
      </w:r>
      <w:r w:rsidR="0005432C">
        <w:rPr>
          <w:sz w:val="24"/>
          <w:szCs w:val="24"/>
        </w:rPr>
        <w:t xml:space="preserve"> to match the exact dimensions of your label sheets</w:t>
      </w:r>
      <w:r>
        <w:rPr>
          <w:sz w:val="24"/>
          <w:szCs w:val="24"/>
        </w:rPr>
        <w:t xml:space="preserve"> and printer margins</w:t>
      </w:r>
      <w:r w:rsidR="00450B85" w:rsidRPr="003E6F17">
        <w:rPr>
          <w:sz w:val="24"/>
          <w:szCs w:val="24"/>
        </w:rPr>
        <w:t>:</w:t>
      </w:r>
    </w:p>
    <w:p w:rsidR="008D50BC" w:rsidRPr="003E6F17" w:rsidRDefault="008D50BC" w:rsidP="008D50BC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3E6F17">
        <w:rPr>
          <w:sz w:val="24"/>
          <w:szCs w:val="24"/>
        </w:rPr>
        <w:t>Select “OK”</w:t>
      </w:r>
    </w:p>
    <w:p w:rsidR="0005432C" w:rsidRDefault="0005432C">
      <w:pPr>
        <w:spacing w:after="0" w:line="240" w:lineRule="auto"/>
        <w:rPr>
          <w:sz w:val="24"/>
          <w:szCs w:val="24"/>
        </w:rPr>
      </w:pPr>
    </w:p>
    <w:p w:rsidR="008D50BC" w:rsidRPr="003E6F17" w:rsidRDefault="0005432C" w:rsidP="008D50BC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05432C">
        <w:rPr>
          <w:noProof/>
          <w:sz w:val="24"/>
          <w:szCs w:val="24"/>
        </w:rPr>
        <mc:AlternateContent>
          <mc:Choice Requires="wpg">
            <w:drawing>
              <wp:anchor distT="0" distB="180340" distL="114300" distR="114300" simplePos="0" relativeHeight="251683840" behindDoc="0" locked="0" layoutInCell="1" allowOverlap="1" wp14:anchorId="67D7431B" wp14:editId="673C95E2">
                <wp:simplePos x="0" y="0"/>
                <wp:positionH relativeFrom="column">
                  <wp:posOffset>463987</wp:posOffset>
                </wp:positionH>
                <wp:positionV relativeFrom="page">
                  <wp:posOffset>1210945</wp:posOffset>
                </wp:positionV>
                <wp:extent cx="3063240" cy="2955290"/>
                <wp:effectExtent l="0" t="0" r="3810" b="0"/>
                <wp:wrapTopAndBottom/>
                <wp:docPr id="339" name="Group 31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3240" cy="2955290"/>
                          <a:chOff x="0" y="0"/>
                          <a:chExt cx="3063240" cy="2955290"/>
                        </a:xfrm>
                      </wpg:grpSpPr>
                      <pic:pic xmlns:pic="http://schemas.openxmlformats.org/drawingml/2006/picture">
                        <pic:nvPicPr>
                          <pic:cNvPr id="340" name="Picture 340">
                            <a:extLst/>
                          </pic:cNvPr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240" cy="2955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1" name="Rectangle 341">
                          <a:extLst/>
                        </wps:cNvPr>
                        <wps:cNvSpPr/>
                        <wps:spPr>
                          <a:xfrm>
                            <a:off x="627318" y="2448247"/>
                            <a:ext cx="783800" cy="197294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41B4CB" id="Group 31" o:spid="_x0000_s1026" style="position:absolute;margin-left:36.55pt;margin-top:95.35pt;width:241.2pt;height:232.7pt;z-index:251683840;mso-wrap-distance-bottom:14.2pt;mso-position-vertical-relative:page;mso-width-relative:margin;mso-height-relative:margin" coordsize="30632,295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">
                <v:shape id="Picture 340" o:spid="_x0000_s1027" type="#_x0000_t75" style="position:absolute;width:30632;height:29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">
                  <v:imagedata r:id="rId21" o:title=""/>
                </v:shape>
                <v:rect id="Rectangle 341" o:spid="_x0000_s1028" style="position:absolute;left:6273;top:24482;width:7838;height:19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" filled="f" strokecolor="red" strokeweight="1.5pt"/>
                <w10:wrap type="topAndBottom" anchory="page"/>
              </v:group>
            </w:pict>
          </mc:Fallback>
        </mc:AlternateContent>
      </w:r>
      <w:r w:rsidR="008D50BC" w:rsidRPr="003E6F17">
        <w:rPr>
          <w:sz w:val="24"/>
          <w:szCs w:val="24"/>
        </w:rPr>
        <w:t>Select “New Document”</w:t>
      </w:r>
    </w:p>
    <w:p w:rsidR="008D50BC" w:rsidRPr="003E6F17" w:rsidRDefault="0005432C" w:rsidP="008D50BC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3E6F17">
        <w:rPr>
          <w:noProof/>
          <w:sz w:val="24"/>
        </w:rPr>
        <w:drawing>
          <wp:anchor distT="0" distB="180340" distL="114300" distR="114300" simplePos="0" relativeHeight="251684864" behindDoc="0" locked="0" layoutInCell="1" allowOverlap="1" wp14:anchorId="270370AC">
            <wp:simplePos x="0" y="0"/>
            <wp:positionH relativeFrom="column">
              <wp:posOffset>511068</wp:posOffset>
            </wp:positionH>
            <wp:positionV relativeFrom="paragraph">
              <wp:posOffset>3582150</wp:posOffset>
            </wp:positionV>
            <wp:extent cx="4225290" cy="1282065"/>
            <wp:effectExtent l="0" t="0" r="3810" b="0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5290" cy="1282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4707" w:rsidRPr="003E6F17">
        <w:rPr>
          <w:sz w:val="24"/>
          <w:szCs w:val="24"/>
        </w:rPr>
        <w:t>The following template will then show.</w:t>
      </w:r>
    </w:p>
    <w:p w:rsidR="00463493" w:rsidRPr="0005432C" w:rsidRDefault="00463493" w:rsidP="0005432C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05432C">
        <w:rPr>
          <w:sz w:val="24"/>
          <w:szCs w:val="24"/>
        </w:rPr>
        <w:t xml:space="preserve">Copy the required images and paste them into each cell on the template. </w:t>
      </w:r>
      <w:r w:rsidR="007A1A32" w:rsidRPr="0005432C">
        <w:rPr>
          <w:sz w:val="24"/>
          <w:szCs w:val="24"/>
        </w:rPr>
        <w:t>Remove, add, or change wallet card stickers as required.</w:t>
      </w:r>
      <w:r w:rsidR="0005432C" w:rsidRPr="0005432C">
        <w:rPr>
          <w:sz w:val="24"/>
          <w:szCs w:val="24"/>
        </w:rPr>
        <w:t xml:space="preserve"> </w:t>
      </w:r>
      <w:r w:rsidR="002E5C0A" w:rsidRPr="003E6F17">
        <w:rPr>
          <w:sz w:val="24"/>
          <w:szCs w:val="24"/>
        </w:rPr>
        <w:t>You can customise the cards used on each label sheet to suit your needs.</w:t>
      </w:r>
    </w:p>
    <w:p w:rsidR="00B667CF" w:rsidRPr="003E6F17" w:rsidRDefault="00B667CF" w:rsidP="00463493">
      <w:pPr>
        <w:pStyle w:val="ListParagraph"/>
        <w:numPr>
          <w:ilvl w:val="0"/>
          <w:numId w:val="12"/>
        </w:numPr>
        <w:rPr>
          <w:sz w:val="24"/>
          <w:szCs w:val="24"/>
        </w:rPr>
      </w:pPr>
      <w:r w:rsidRPr="003E6F17">
        <w:rPr>
          <w:sz w:val="24"/>
          <w:szCs w:val="24"/>
        </w:rPr>
        <w:t>The image</w:t>
      </w:r>
      <w:r w:rsidR="002E5C0A">
        <w:rPr>
          <w:sz w:val="24"/>
          <w:szCs w:val="24"/>
        </w:rPr>
        <w:t>s</w:t>
      </w:r>
      <w:r w:rsidRPr="003E6F17">
        <w:rPr>
          <w:sz w:val="24"/>
          <w:szCs w:val="24"/>
        </w:rPr>
        <w:t xml:space="preserve"> will need to be rotated to fit the template.</w:t>
      </w:r>
    </w:p>
    <w:p w:rsidR="00F16AF1" w:rsidRDefault="002E5C0A" w:rsidP="00F16AF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495803" cy="2647950"/>
            <wp:effectExtent l="0" t="0" r="635" b="0"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24"/>
                    <a:stretch/>
                  </pic:blipFill>
                  <pic:spPr bwMode="auto">
                    <a:xfrm>
                      <a:off x="0" y="0"/>
                      <a:ext cx="6495803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16AF1" w:rsidSect="00214959">
      <w:headerReference w:type="first" r:id="rId24"/>
      <w:pgSz w:w="11906" w:h="16838" w:code="9"/>
      <w:pgMar w:top="1135" w:right="707" w:bottom="1134" w:left="709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F7EEA" w:rsidRDefault="001F7EEA">
      <w:r>
        <w:separator/>
      </w:r>
    </w:p>
  </w:endnote>
  <w:endnote w:type="continuationSeparator" w:id="0">
    <w:p w:rsidR="001F7EEA" w:rsidRDefault="001F7E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F7EEA" w:rsidRDefault="001F7EEA">
      <w:r>
        <w:separator/>
      </w:r>
    </w:p>
  </w:footnote>
  <w:footnote w:type="continuationSeparator" w:id="0">
    <w:p w:rsidR="001F7EEA" w:rsidRDefault="001F7E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4959" w:rsidRDefault="00214959" w:rsidP="00214959">
    <w:pPr>
      <w:jc w:val="center"/>
      <w:rPr>
        <w:b/>
        <w:sz w:val="40"/>
        <w:szCs w:val="40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3A4DCBE3">
          <wp:simplePos x="0" y="0"/>
          <wp:positionH relativeFrom="margin">
            <wp:align>left</wp:align>
          </wp:positionH>
          <wp:positionV relativeFrom="paragraph">
            <wp:posOffset>-267418</wp:posOffset>
          </wp:positionV>
          <wp:extent cx="1050883" cy="727305"/>
          <wp:effectExtent l="0" t="0" r="0" b="0"/>
          <wp:wrapNone/>
          <wp:docPr id="347" name="Picture 347" descr="H:\3_IT\LAWA Logos\LegalAid_Mon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:\3_IT\LAWA Logos\LegalAid_Mono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50883" cy="727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80B7F">
      <w:rPr>
        <w:b/>
        <w:sz w:val="36"/>
        <w:szCs w:val="36"/>
      </w:rPr>
      <w:t>Wallet Card Sticker Sheets – Help Guide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E37ADC"/>
    <w:multiLevelType w:val="hybridMultilevel"/>
    <w:tmpl w:val="44502BD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E1706B"/>
    <w:multiLevelType w:val="hybridMultilevel"/>
    <w:tmpl w:val="195889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C37C60"/>
    <w:multiLevelType w:val="hybridMultilevel"/>
    <w:tmpl w:val="60422F20"/>
    <w:lvl w:ilvl="0" w:tplc="5532B0EA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E545BE"/>
    <w:multiLevelType w:val="hybridMultilevel"/>
    <w:tmpl w:val="74F8E7D4"/>
    <w:lvl w:ilvl="0" w:tplc="5532B0EA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FFE1D93"/>
    <w:multiLevelType w:val="hybridMultilevel"/>
    <w:tmpl w:val="4EA44C4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9459C5"/>
    <w:multiLevelType w:val="hybridMultilevel"/>
    <w:tmpl w:val="5E7AFB9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791F33"/>
    <w:multiLevelType w:val="multilevel"/>
    <w:tmpl w:val="738E9C20"/>
    <w:lvl w:ilvl="0">
      <w:start w:val="1"/>
      <w:numFmt w:val="decimal"/>
      <w:pStyle w:val="Affpara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lowerLetter"/>
      <w:lvlText w:val="(%2)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lowerRoman"/>
      <w:lvlText w:val="(%3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7" w15:restartNumberingAfterBreak="0">
    <w:nsid w:val="435C5C7F"/>
    <w:multiLevelType w:val="hybridMultilevel"/>
    <w:tmpl w:val="C7FEDEE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3A2DD8"/>
    <w:multiLevelType w:val="hybridMultilevel"/>
    <w:tmpl w:val="3C24A9E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10A452C"/>
    <w:multiLevelType w:val="hybridMultilevel"/>
    <w:tmpl w:val="FE26B916"/>
    <w:lvl w:ilvl="0" w:tplc="5532B0EA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16E404C"/>
    <w:multiLevelType w:val="hybridMultilevel"/>
    <w:tmpl w:val="EDDA70DE"/>
    <w:lvl w:ilvl="0" w:tplc="5532B0EA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2490158"/>
    <w:multiLevelType w:val="hybridMultilevel"/>
    <w:tmpl w:val="6F1867A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9D4270"/>
    <w:multiLevelType w:val="hybridMultilevel"/>
    <w:tmpl w:val="CB22608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74B5665"/>
    <w:multiLevelType w:val="hybridMultilevel"/>
    <w:tmpl w:val="5BAC36C8"/>
    <w:lvl w:ilvl="0" w:tplc="5532B0EA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651F0A"/>
    <w:multiLevelType w:val="hybridMultilevel"/>
    <w:tmpl w:val="D4148E3E"/>
    <w:lvl w:ilvl="0" w:tplc="5A2833C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98E62D40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65F26754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56A09CBE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D52C9BBA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AB40491E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7DD6103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228E1C60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FF6EC5FC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6"/>
  </w:num>
  <w:num w:numId="2">
    <w:abstractNumId w:val="7"/>
  </w:num>
  <w:num w:numId="3">
    <w:abstractNumId w:val="3"/>
  </w:num>
  <w:num w:numId="4">
    <w:abstractNumId w:val="13"/>
  </w:num>
  <w:num w:numId="5">
    <w:abstractNumId w:val="4"/>
  </w:num>
  <w:num w:numId="6">
    <w:abstractNumId w:val="0"/>
  </w:num>
  <w:num w:numId="7">
    <w:abstractNumId w:val="8"/>
  </w:num>
  <w:num w:numId="8">
    <w:abstractNumId w:val="2"/>
  </w:num>
  <w:num w:numId="9">
    <w:abstractNumId w:val="9"/>
  </w:num>
  <w:num w:numId="10">
    <w:abstractNumId w:val="10"/>
  </w:num>
  <w:num w:numId="11">
    <w:abstractNumId w:val="11"/>
  </w:num>
  <w:num w:numId="12">
    <w:abstractNumId w:val="1"/>
  </w:num>
  <w:num w:numId="13">
    <w:abstractNumId w:val="12"/>
  </w:num>
  <w:num w:numId="14">
    <w:abstractNumId w:val="5"/>
  </w:num>
  <w:num w:numId="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57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7EEA"/>
    <w:rsid w:val="000441EB"/>
    <w:rsid w:val="0005432C"/>
    <w:rsid w:val="000C27FC"/>
    <w:rsid w:val="00117F94"/>
    <w:rsid w:val="00180410"/>
    <w:rsid w:val="001B0026"/>
    <w:rsid w:val="001E096E"/>
    <w:rsid w:val="001E36C2"/>
    <w:rsid w:val="001F7EEA"/>
    <w:rsid w:val="00214959"/>
    <w:rsid w:val="00224C37"/>
    <w:rsid w:val="00230E9E"/>
    <w:rsid w:val="00233AD6"/>
    <w:rsid w:val="00285D41"/>
    <w:rsid w:val="002A5B81"/>
    <w:rsid w:val="002C7318"/>
    <w:rsid w:val="002E5C0A"/>
    <w:rsid w:val="0034493F"/>
    <w:rsid w:val="00350556"/>
    <w:rsid w:val="00361285"/>
    <w:rsid w:val="003B7825"/>
    <w:rsid w:val="003E6F17"/>
    <w:rsid w:val="00414143"/>
    <w:rsid w:val="00450B85"/>
    <w:rsid w:val="004624F4"/>
    <w:rsid w:val="00463493"/>
    <w:rsid w:val="00473907"/>
    <w:rsid w:val="004F00F6"/>
    <w:rsid w:val="004F4159"/>
    <w:rsid w:val="0056579F"/>
    <w:rsid w:val="005B0D5D"/>
    <w:rsid w:val="00647A06"/>
    <w:rsid w:val="00695343"/>
    <w:rsid w:val="006C5A34"/>
    <w:rsid w:val="006D0F38"/>
    <w:rsid w:val="006D36B4"/>
    <w:rsid w:val="0072360B"/>
    <w:rsid w:val="0073077E"/>
    <w:rsid w:val="007A1A32"/>
    <w:rsid w:val="007C213A"/>
    <w:rsid w:val="007E1638"/>
    <w:rsid w:val="008D3C11"/>
    <w:rsid w:val="008D50BC"/>
    <w:rsid w:val="00945D9E"/>
    <w:rsid w:val="009C444C"/>
    <w:rsid w:val="009C7B4E"/>
    <w:rsid w:val="00A14707"/>
    <w:rsid w:val="00A3452F"/>
    <w:rsid w:val="00A7732B"/>
    <w:rsid w:val="00AA7E90"/>
    <w:rsid w:val="00AD5856"/>
    <w:rsid w:val="00AF39CE"/>
    <w:rsid w:val="00B30B81"/>
    <w:rsid w:val="00B563F0"/>
    <w:rsid w:val="00B667CF"/>
    <w:rsid w:val="00B80B7F"/>
    <w:rsid w:val="00BD5DE0"/>
    <w:rsid w:val="00BE0738"/>
    <w:rsid w:val="00BE5149"/>
    <w:rsid w:val="00BF355F"/>
    <w:rsid w:val="00C34C47"/>
    <w:rsid w:val="00C40992"/>
    <w:rsid w:val="00C84ED1"/>
    <w:rsid w:val="00CA16B6"/>
    <w:rsid w:val="00CF62C9"/>
    <w:rsid w:val="00D01873"/>
    <w:rsid w:val="00D26251"/>
    <w:rsid w:val="00D65729"/>
    <w:rsid w:val="00E40BC4"/>
    <w:rsid w:val="00E84ABB"/>
    <w:rsid w:val="00F16AF1"/>
    <w:rsid w:val="00F435AA"/>
    <w:rsid w:val="00FC4B2D"/>
    <w:rsid w:val="00FD0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65787131"/>
  <w15:chartTrackingRefBased/>
  <w15:docId w15:val="{32BDB792-24C4-4DC5-9CF2-3593247FAE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2A5B81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Heading1">
    <w:name w:val="heading 1"/>
    <w:basedOn w:val="Normal"/>
    <w:next w:val="Normal"/>
    <w:qFormat/>
    <w:rsid w:val="00BE0738"/>
    <w:pPr>
      <w:keepNext/>
      <w:spacing w:before="240" w:after="60"/>
      <w:outlineLvl w:val="0"/>
    </w:pPr>
    <w:rPr>
      <w:b/>
      <w:kern w:val="28"/>
      <w:sz w:val="28"/>
    </w:rPr>
  </w:style>
  <w:style w:type="character" w:default="1" w:styleId="DefaultParagraphFont">
    <w:name w:val="Default Paragraph Font"/>
    <w:uiPriority w:val="1"/>
    <w:unhideWhenUsed/>
    <w:rsid w:val="002A5B8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2A5B81"/>
  </w:style>
  <w:style w:type="paragraph" w:styleId="Footer">
    <w:name w:val="footer"/>
    <w:basedOn w:val="Normal"/>
    <w:rsid w:val="00BE0738"/>
    <w:pPr>
      <w:tabs>
        <w:tab w:val="center" w:pos="4153"/>
        <w:tab w:val="right" w:pos="8306"/>
      </w:tabs>
    </w:pPr>
    <w:rPr>
      <w:sz w:val="16"/>
    </w:rPr>
  </w:style>
  <w:style w:type="paragraph" w:styleId="Header">
    <w:name w:val="header"/>
    <w:basedOn w:val="Normal"/>
    <w:link w:val="HeaderChar"/>
    <w:uiPriority w:val="99"/>
    <w:rsid w:val="00BE0738"/>
    <w:pPr>
      <w:tabs>
        <w:tab w:val="center" w:pos="4153"/>
        <w:tab w:val="right" w:pos="8306"/>
      </w:tabs>
    </w:pPr>
    <w:rPr>
      <w:sz w:val="20"/>
    </w:rPr>
  </w:style>
  <w:style w:type="character" w:styleId="Hyperlink">
    <w:name w:val="Hyperlink"/>
    <w:basedOn w:val="DefaultParagraphFont"/>
    <w:rsid w:val="00BE0738"/>
    <w:rPr>
      <w:color w:val="0000FF"/>
      <w:u w:val="single"/>
    </w:rPr>
  </w:style>
  <w:style w:type="paragraph" w:customStyle="1" w:styleId="Indent1">
    <w:name w:val="Indent 1"/>
    <w:basedOn w:val="Normal"/>
    <w:rsid w:val="00BE0738"/>
    <w:pPr>
      <w:spacing w:after="240"/>
      <w:ind w:left="720" w:hanging="720"/>
    </w:pPr>
  </w:style>
  <w:style w:type="paragraph" w:customStyle="1" w:styleId="Indent2">
    <w:name w:val="Indent 2"/>
    <w:basedOn w:val="Indent1"/>
    <w:rsid w:val="00BE0738"/>
    <w:pPr>
      <w:ind w:left="1440"/>
    </w:pPr>
  </w:style>
  <w:style w:type="paragraph" w:customStyle="1" w:styleId="Indent3">
    <w:name w:val="Indent 3"/>
    <w:basedOn w:val="Indent2"/>
    <w:rsid w:val="00BE0738"/>
    <w:pPr>
      <w:ind w:left="2160"/>
    </w:pPr>
  </w:style>
  <w:style w:type="paragraph" w:styleId="MessageHeader">
    <w:name w:val="Message Header"/>
    <w:basedOn w:val="Normal"/>
    <w:rsid w:val="00BE0738"/>
    <w:pPr>
      <w:ind w:left="1134" w:hanging="1134"/>
    </w:pPr>
  </w:style>
  <w:style w:type="paragraph" w:customStyle="1" w:styleId="FileName">
    <w:name w:val="FileName"/>
    <w:basedOn w:val="Normal"/>
    <w:rsid w:val="00BE0738"/>
    <w:rPr>
      <w:sz w:val="16"/>
    </w:rPr>
  </w:style>
  <w:style w:type="paragraph" w:customStyle="1" w:styleId="Hidden">
    <w:name w:val="Hidden"/>
    <w:basedOn w:val="Normal"/>
    <w:rsid w:val="00BE0738"/>
    <w:rPr>
      <w:b/>
      <w:vanish/>
      <w:color w:val="FF00FF"/>
    </w:rPr>
  </w:style>
  <w:style w:type="paragraph" w:customStyle="1" w:styleId="Affpara">
    <w:name w:val="Affpara"/>
    <w:basedOn w:val="Indent1"/>
    <w:rsid w:val="00BE0738"/>
    <w:pPr>
      <w:numPr>
        <w:numId w:val="1"/>
      </w:numPr>
      <w:spacing w:before="120" w:after="120" w:line="360" w:lineRule="auto"/>
    </w:pPr>
  </w:style>
  <w:style w:type="paragraph" w:styleId="ListParagraph">
    <w:name w:val="List Paragraph"/>
    <w:basedOn w:val="Normal"/>
    <w:uiPriority w:val="34"/>
    <w:qFormat/>
    <w:rsid w:val="00CA16B6"/>
    <w:pPr>
      <w:ind w:left="720"/>
      <w:contextualSpacing/>
    </w:pPr>
  </w:style>
  <w:style w:type="table" w:styleId="TableGrid">
    <w:name w:val="Table Grid"/>
    <w:basedOn w:val="TableNormal"/>
    <w:rsid w:val="004141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F16AF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F16AF1"/>
    <w:rPr>
      <w:rFonts w:ascii="Segoe UI" w:hAnsi="Segoe UI" w:cs="Segoe UI"/>
      <w:sz w:val="18"/>
      <w:szCs w:val="18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6D0F38"/>
    <w:rPr>
      <w:rFonts w:asciiTheme="minorHAnsi" w:eastAsiaTheme="minorHAnsi" w:hAnsiTheme="minorHAnsi" w:cstheme="minorBidi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1264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78136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4176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3125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0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20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F207AAC9.dotm</Template>
  <TotalTime>12</TotalTime>
  <Pages>4</Pages>
  <Words>491</Words>
  <Characters>2313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Normal.dot</vt:lpstr>
    </vt:vector>
  </TitlesOfParts>
  <Company/>
  <LinksUpToDate>false</LinksUpToDate>
  <CharactersWithSpaces>2799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Normal.dot</dc:title>
  <dc:subject>Templates</dc:subject>
  <dc:creator>Kerry Ong</dc:creator>
  <cp:keywords/>
  <dc:description/>
  <cp:lastModifiedBy>David Shackles</cp:lastModifiedBy>
  <cp:revision>6</cp:revision>
  <cp:lastPrinted>2018-07-02T04:16:00Z</cp:lastPrinted>
  <dcterms:created xsi:type="dcterms:W3CDTF">2018-08-06T03:04:00Z</dcterms:created>
  <dcterms:modified xsi:type="dcterms:W3CDTF">2018-08-08T06:05:00Z</dcterms:modified>
</cp:coreProperties>
</file>