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421" w:type="dxa"/>
        <w:tblInd w:w="-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2282"/>
        <w:gridCol w:w="2309"/>
        <w:gridCol w:w="2310"/>
        <w:gridCol w:w="2224"/>
      </w:tblGrid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63905" cy="1376680"/>
                  <wp:effectExtent l="0" t="1587" r="0" b="0"/>
                  <wp:docPr id="1" name="Picture 1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" name="Picture 2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7" name="Picture 77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78" name="Picture 78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2" name="Picture 92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3" name="Picture 3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9" name="Picture 9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6" name="Picture 76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79" name="Picture 79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>
                  <wp:extent cx="762000" cy="1371600"/>
                  <wp:effectExtent l="0" t="0" r="0" b="0"/>
                  <wp:docPr id="91" name="Picture 91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4" name="Picture 4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0" name="Picture 10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5" name="Picture 75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0" name="Picture 80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3" name="Picture 93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5" name="Picture 5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1" name="Picture 11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4" name="Picture 74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1" name="Picture 81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4" name="Picture 94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6" name="Picture 6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2" name="Picture 12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3" name="Picture 73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2" name="Picture 82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5" name="Picture 95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7" name="Picture 7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3" name="Picture 13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2" name="Picture 72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3" name="Picture 83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6" name="Picture 96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8" name="Picture 8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4" name="Picture 14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1" name="Picture 71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4" name="Picture 84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7" name="Picture 97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5" name="Picture 15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6" name="Picture 16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70" name="Picture 70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5" name="Picture 85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8" name="Picture 98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8" name="Picture 18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7" name="Picture 17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69" name="Picture 69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6" name="Picture 86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99" name="Picture 99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19" name="Picture 19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0" name="Picture 20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68" name="Picture 68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7" name="Picture 87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100" name="Picture 100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1" name="Picture 21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2" name="Picture 22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67" name="Picture 67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8" name="Picture 88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101" name="Picture 101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3" name="Picture 23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4" name="Picture 24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66" name="Picture 66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89" name="Picture 89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102" name="Picture 102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371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4D028C"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5" name="Picture 25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AE1F91" w:rsidP="000F65CF">
            <w:pPr>
              <w:ind w:left="14"/>
            </w:pPr>
            <w:r>
              <w:rPr>
                <w:noProof/>
              </w:rPr>
              <w:drawing>
                <wp:inline distT="0" distB="0" distL="0" distR="0" wp14:anchorId="202AEDA2" wp14:editId="29EB1C8C">
                  <wp:extent cx="763905" cy="1376680"/>
                  <wp:effectExtent l="0" t="1587" r="0" b="0"/>
                  <wp:docPr id="26" name="Picture 26" descr="C:\Users\kerry.ong\AppData\Local\Microsoft\Windows\INetCache\Content.Word\FV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F85E9F">
            <w:pPr>
              <w:ind w:left="28"/>
            </w:pPr>
            <w:r>
              <w:rPr>
                <w:noProof/>
              </w:rPr>
              <w:drawing>
                <wp:inline distT="0" distB="0" distL="0" distR="0" wp14:anchorId="1A46B6DB" wp14:editId="25E1AF06">
                  <wp:extent cx="763905" cy="1376680"/>
                  <wp:effectExtent l="0" t="1587" r="0" b="0"/>
                  <wp:docPr id="53" name="Picture 53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37119338" wp14:editId="3849A316">
                  <wp:extent cx="763905" cy="1376680"/>
                  <wp:effectExtent l="0" t="1587" r="0" b="0"/>
                  <wp:docPr id="90" name="Picture 90" descr="C:\Users\kerry.ong\AppData\Local\Microsoft\Windows\INetCache\Content.Word\FV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E24937" w:rsidRDefault="00FD05B9" w:rsidP="004D028C">
            <w:r>
              <w:rPr>
                <w:noProof/>
              </w:rPr>
              <w:drawing>
                <wp:inline distT="0" distB="0" distL="0" distR="0" wp14:anchorId="4C789BED" wp14:editId="4A02AE23">
                  <wp:extent cx="762000" cy="1371600"/>
                  <wp:effectExtent l="0" t="0" r="0" b="0"/>
                  <wp:docPr id="103" name="Picture 103" descr="C:\Users\kerry.ong\AppData\Local\Microsoft\Windows\INetCache\Content.Word\FVCO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1" name="Picture 131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45" name="Picture 145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58" name="Picture 158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1" name="Picture 171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2" name="Picture 172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3" name="Picture 133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060" w:rsidRDefault="00116060" w:rsidP="004D028C">
            <w:pPr>
              <w:rPr>
                <w:noProof/>
              </w:rPr>
            </w:pP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46" name="Picture 146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59" name="Picture 159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3" name="Picture 173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4" name="Picture 174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4" name="Picture 134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47" name="Picture 147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0" name="Picture 160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5" name="Picture 175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6" name="Picture 176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5" name="Picture 135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48" name="Picture 148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1" name="Picture 161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7" name="Picture 177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8" name="Picture 178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6" name="Picture 136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49" name="Picture 149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2" name="Picture 162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79" name="Picture 179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0" name="Picture 180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7" name="Picture 137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0" name="Picture 150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3" name="Picture 163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1" name="Picture 181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2" name="Picture 182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8" name="Picture 138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1" name="Picture 151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4" name="Picture 164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3" name="Picture 183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4" name="Picture 184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39" name="Picture 139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2" name="Picture 152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5" name="Picture 165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5" name="Picture 185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6" name="Picture 186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40" name="Picture 140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3" name="Picture 153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6" name="Picture 166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7" name="Picture 187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8" name="Picture 188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41" name="Picture 141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4" name="Picture 154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7" name="Picture 167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89" name="Picture 189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0" name="Picture 190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42" name="Picture 142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5" name="Picture 155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8" name="Picture 168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1" name="Picture 191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2" name="Picture 192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43" name="Picture 143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6" name="Picture 156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69" name="Picture 169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3" name="Picture 193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4" name="Picture 194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060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D1AF02" wp14:editId="0C33C483">
                  <wp:extent cx="762000" cy="1371600"/>
                  <wp:effectExtent l="0" t="0" r="0" b="0"/>
                  <wp:docPr id="144" name="Picture 144" descr="C:\Users\kerry.ong\AppData\Local\Microsoft\Windows\INetCache\Content.Word\FVOC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OC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499BB5" wp14:editId="12E73856">
                  <wp:extent cx="758190" cy="1371600"/>
                  <wp:effectExtent l="0" t="1905" r="1905" b="1905"/>
                  <wp:docPr id="157" name="Picture 157" descr="C:\Users\kerry.ong\AppData\Local\Microsoft\Windows\INetCache\Content.Word\FVCO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116060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006A92" wp14:editId="1E052BB9">
                  <wp:extent cx="758190" cy="1371600"/>
                  <wp:effectExtent l="0" t="1905" r="1905" b="1905"/>
                  <wp:docPr id="170" name="Picture 170" descr="C:\Users\kerry.ong\AppData\Local\Microsoft\Windows\INetCache\Content.Word\FV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5" name="Picture 195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116060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F3FB6B" wp14:editId="3C010160">
                  <wp:extent cx="758190" cy="1371600"/>
                  <wp:effectExtent l="0" t="1905" r="1905" b="1905"/>
                  <wp:docPr id="196" name="Picture 196" descr="C:\Users\kerry.ong\AppData\Local\Microsoft\Windows\INetCache\Content.Word\FVCO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4D7" w:rsidRDefault="000574D7" w:rsidP="004D028C">
            <w:pPr>
              <w:rPr>
                <w:noProof/>
              </w:rPr>
            </w:pP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197" name="Picture 197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1" name="Picture 211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8" name="Picture 28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40" name="Picture 40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54" name="Picture 54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198" name="Picture 198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2" name="Picture 212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4" name="Picture 224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36" name="Picture 236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48" name="Picture 248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199" name="Picture 199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3" name="Picture 213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5" name="Picture 225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37" name="Picture 237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49" name="Picture 249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0" name="Picture 200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4" name="Picture 214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6" name="Picture 226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38" name="Picture 238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0" name="Picture 250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1" name="Picture 201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5" name="Picture 215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7" name="Picture 227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39" name="Picture 239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1" name="Picture 251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2" name="Picture 202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6" name="Picture 216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8" name="Picture 228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0" name="Picture 240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2" name="Picture 252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3" name="Picture 203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7" name="Picture 217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29" name="Picture 229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1" name="Picture 241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3" name="Picture 253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4" name="Picture 204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8" name="Picture 218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0" name="Picture 230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2" name="Picture 242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4" name="Picture 254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5" name="Picture 205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19" name="Picture 219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1" name="Picture 231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3" name="Picture 243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5" name="Picture 255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6" name="Picture 206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20" name="Picture 220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2" name="Picture 232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4" name="Picture 244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6" name="Picture 256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7" name="Picture 207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21" name="Picture 221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3" name="Picture 233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5" name="Picture 245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7" name="Picture 257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08" name="Picture 208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22" name="Picture 222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4" name="Picture 234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6" name="Picture 246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8" name="Picture 258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EF4BA8" wp14:editId="4536426C">
                  <wp:extent cx="758190" cy="1371600"/>
                  <wp:effectExtent l="0" t="1905" r="1905" b="1905"/>
                  <wp:docPr id="210" name="Picture 210" descr="C:\Users\kerry.ong\AppData\Local\Microsoft\Windows\INetCache\Content.Word\FV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4D7" w:rsidRDefault="000574D7" w:rsidP="004D028C">
            <w:pPr>
              <w:rPr>
                <w:noProof/>
              </w:rPr>
            </w:pP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A2A73C" wp14:editId="2AF692F9">
                  <wp:extent cx="758190" cy="1371600"/>
                  <wp:effectExtent l="0" t="1905" r="1905" b="1905"/>
                  <wp:docPr id="223" name="Picture 223" descr="C:\Users\kerry.ong\AppData\Local\Microsoft\Windows\INetCache\Content.Word\FV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A8D6E0" wp14:editId="7848416A">
                  <wp:extent cx="762000" cy="1371600"/>
                  <wp:effectExtent l="0" t="0" r="0" b="0"/>
                  <wp:docPr id="235" name="Picture 235" descr="C:\Users\kerry.ong\AppData\Local\Microsoft\Windows\INetCache\Content.Word\FVC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A130A" wp14:editId="11693BAF">
                  <wp:extent cx="762000" cy="1371600"/>
                  <wp:effectExtent l="0" t="0" r="0" b="0"/>
                  <wp:docPr id="247" name="Picture 247" descr="C:\Users\kerry.ong\AppData\Local\Microsoft\Windows\INetCache\Content.Word\FVC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0574D7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B1F56C" wp14:editId="2020F71E">
                  <wp:extent cx="762000" cy="1371600"/>
                  <wp:effectExtent l="0" t="0" r="0" b="0"/>
                  <wp:docPr id="259" name="Picture 259" descr="C:\Users\kerry.ong\AppData\Local\Microsoft\Windows\INetCache\Content.Word\FVPE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PE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0" name="Picture 260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3" name="Picture 273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86" name="Picture 286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41" name="Picture 41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1" name="Picture 311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1" name="Picture 261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4" name="Picture 274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87" name="Picture 287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299" name="Picture 299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2" name="Picture 312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2" name="Picture 262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5" name="Picture 275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88" name="Picture 288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0" name="Picture 300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3" name="Picture 313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3" name="Picture 263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6" name="Picture 276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89" name="Picture 289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1" name="Picture 301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4" name="Picture 314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4" name="Picture 264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7" name="Picture 277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0" name="Picture 290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2" name="Picture 302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5" name="Picture 315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5" name="Picture 265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8" name="Picture 278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1" name="Picture 291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3" name="Picture 303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6" name="Picture 316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6" name="Picture 266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79" name="Picture 279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2" name="Picture 292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4" name="Picture 304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7" name="Picture 317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7" name="Picture 267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0" name="Picture 280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3" name="Picture 293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5" name="Picture 305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8" name="Picture 318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8" name="Picture 268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1" name="Picture 281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4" name="Picture 294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6" name="Picture 306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19" name="Picture 319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69" name="Picture 269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2" name="Picture 282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5" name="Picture 295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7" name="Picture 307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20" name="Picture 320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70" name="Picture 270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3" name="Picture 283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6" name="Picture 296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8" name="Picture 308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21" name="Picture 321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71" name="Picture 271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4" name="Picture 284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7" name="Picture 297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09" name="Picture 309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22" name="Picture 322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5C194F" wp14:editId="3243CCBC">
                  <wp:extent cx="762000" cy="1371600"/>
                  <wp:effectExtent l="0" t="0" r="0" b="0"/>
                  <wp:docPr id="272" name="Picture 272" descr="C:\Users\kerry.ong\AppData\Local\Microsoft\Windows\INetCache\Content.Word\FVC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2FFAD6" wp14:editId="50B6BDA8">
                  <wp:extent cx="762000" cy="1371600"/>
                  <wp:effectExtent l="0" t="0" r="0" b="0"/>
                  <wp:docPr id="285" name="Picture 285" descr="C:\Users\kerry.ong\AppData\Local\Microsoft\Windows\INetCache\Content.Word\FV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F6A7B6" wp14:editId="078CDFB7">
                  <wp:extent cx="762000" cy="1371600"/>
                  <wp:effectExtent l="0" t="0" r="0" b="0"/>
                  <wp:docPr id="298" name="Picture 298" descr="C:\Users\kerry.ong\AppData\Local\Microsoft\Windows\INetCache\Content.Word\FVCO1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FE628D" wp14:editId="6D179CED">
                  <wp:extent cx="762000" cy="1371600"/>
                  <wp:effectExtent l="0" t="0" r="0" b="0"/>
                  <wp:docPr id="310" name="Picture 310" descr="C:\Users\kerry.ong\AppData\Local\Microsoft\Windows\INetCache\Content.Word\FV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2A4A9C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976A13" wp14:editId="7DCD3064">
                  <wp:extent cx="762000" cy="1371600"/>
                  <wp:effectExtent l="0" t="0" r="0" b="0"/>
                  <wp:docPr id="323" name="Picture 323" descr="C:\Users\kerry.ong\AppData\Local\Microsoft\Windows\INetCache\Content.Word\FV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4" name="Picture 324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37" name="Picture 337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0" name="Picture 350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3" name="Picture 363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77" name="Picture 377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5" name="Picture 325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38" name="Picture 338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1" name="Picture 351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4" name="Picture 364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78" name="Picture 378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4D7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6" name="Picture 326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39" name="Picture 339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2" name="Picture 352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5" name="Picture 365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0574D7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79" name="Picture 379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7" name="Picture 327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0" name="Picture 340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3" name="Picture 353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6" name="Picture 366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0" name="Picture 380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8" name="Picture 328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1" name="Picture 341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4" name="Picture 354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7" name="Picture 367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1" name="Picture 381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29" name="Picture 329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2" name="Picture 342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5" name="Picture 355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8" name="Picture 368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2" name="Picture 382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0" name="Picture 330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3" name="Picture 343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6" name="Picture 356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69" name="Picture 369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3" name="Picture 383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1" name="Picture 331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4" name="Picture 344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7" name="Picture 357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0" name="Picture 370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4" name="Picture 384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2" name="Picture 332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5" name="Picture 345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8" name="Picture 358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1" name="Picture 371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5" name="Picture 385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3" name="Picture 333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6" name="Picture 346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59" name="Picture 359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2" name="Picture 372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6" name="Picture 386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4" name="Picture 334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7" name="Picture 347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60" name="Picture 360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3" name="Picture 373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7" name="Picture 387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5" name="Picture 335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8" name="Picture 348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61" name="Picture 361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4" name="Picture 374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8" name="Picture 388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57C06F" wp14:editId="477E46A7">
                  <wp:extent cx="762000" cy="1371600"/>
                  <wp:effectExtent l="0" t="0" r="0" b="0"/>
                  <wp:docPr id="336" name="Picture 336" descr="C:\Users\kerry.ong\AppData\Local\Microsoft\Windows\INetCache\Content.Word\FV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F14CF" wp14:editId="72CE1AA5">
                  <wp:extent cx="762000" cy="1371600"/>
                  <wp:effectExtent l="0" t="0" r="0" b="0"/>
                  <wp:docPr id="349" name="Picture 349" descr="C:\Users\kerry.ong\AppData\Local\Microsoft\Windows\INetCache\Content.Word\FVTD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TD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7463D5" wp14:editId="17268A52">
                  <wp:extent cx="762000" cy="1371600"/>
                  <wp:effectExtent l="0" t="0" r="0" b="0"/>
                  <wp:docPr id="362" name="Picture 362" descr="C:\Users\kerry.ong\AppData\Local\Microsoft\Windows\INetCache\Content.Word\FV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A01A7" wp14:editId="413E34AA">
                  <wp:extent cx="762000" cy="1371600"/>
                  <wp:effectExtent l="0" t="0" r="0" b="0"/>
                  <wp:docPr id="375" name="Picture 375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0738" wp14:editId="02008E4B">
                  <wp:extent cx="762000" cy="1371600"/>
                  <wp:effectExtent l="0" t="0" r="0" b="0"/>
                  <wp:docPr id="389" name="Picture 389" descr="C:\Users\kerry.ong\AppData\Local\Microsoft\Windows\INetCache\Content.Word\FV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0" name="Picture 390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3" name="Picture 403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27" name="Picture 27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2" name="Picture 42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0" name="Picture 440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1" name="Picture 391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4" name="Picture 404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16" name="Picture 416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28" name="Picture 428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1" name="Picture 441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9C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2" name="Picture 392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5" name="Picture 405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17" name="Picture 417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29" name="Picture 429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2A4A9C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2" name="Picture 442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3" name="Picture 393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6" name="Picture 406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18" name="Picture 418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0" name="Picture 430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3" name="Picture 443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4" name="Picture 394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7" name="Picture 407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19" name="Picture 419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1" name="Picture 431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4" name="Picture 444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5" name="Picture 395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8" name="Picture 408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0" name="Picture 420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2" name="Picture 432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5" name="Picture 445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6" name="Picture 396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09" name="Picture 409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1" name="Picture 421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3" name="Picture 433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6" name="Picture 446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7" name="Picture 397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0" name="Picture 410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2" name="Picture 422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4" name="Picture 434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7" name="Picture 447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8" name="Picture 398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1" name="Picture 411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3" name="Picture 423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5" name="Picture 435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8" name="Picture 448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399" name="Picture 399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2" name="Picture 412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4" name="Picture 424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6" name="Picture 436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49" name="Picture 449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400" name="Picture 400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3" name="Picture 413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5" name="Picture 425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7" name="Picture 437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50" name="Picture 450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401" name="Picture 401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4" name="Picture 414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6" name="Picture 426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8" name="Picture 438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51" name="Picture 451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838" w:rsidTr="009A301D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44AE9" wp14:editId="5CFAAC1A">
                  <wp:extent cx="762000" cy="1371600"/>
                  <wp:effectExtent l="0" t="0" r="0" b="0"/>
                  <wp:docPr id="402" name="Picture 402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0F65CF">
            <w:pPr>
              <w:ind w:left="1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B2DB3A" wp14:editId="0091369C">
                  <wp:extent cx="762000" cy="1371600"/>
                  <wp:effectExtent l="0" t="0" r="0" b="0"/>
                  <wp:docPr id="415" name="Picture 415" descr="C:\Users\kerry.ong\AppData\Local\Microsoft\Windows\INetCache\Content.Word\FVPE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PE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F85E9F">
            <w:pPr>
              <w:ind w:left="28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04A20E" wp14:editId="74C9D7DD">
                  <wp:extent cx="762000" cy="1371600"/>
                  <wp:effectExtent l="0" t="0" r="0" b="0"/>
                  <wp:docPr id="427" name="Picture 427" descr="C:\Users\kerry.ong\AppData\Local\Microsoft\Windows\INetCache\Content.Word\FVTD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TD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1421E9" wp14:editId="3E65AB01">
                  <wp:extent cx="762000" cy="1371600"/>
                  <wp:effectExtent l="0" t="0" r="0" b="0"/>
                  <wp:docPr id="439" name="Picture 439" descr="C:\Users\kerry.ong\AppData\Local\Microsoft\Windows\INetCache\Content.Word\FVPL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FVPL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noWrap/>
            <w:tcMar>
              <w:left w:w="0" w:type="dxa"/>
              <w:right w:w="0" w:type="dxa"/>
            </w:tcMar>
            <w:vAlign w:val="center"/>
          </w:tcPr>
          <w:p w:rsidR="004C6838" w:rsidRDefault="004C6838" w:rsidP="004D02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18E630" wp14:editId="4B43C63C">
                  <wp:extent cx="762000" cy="1371600"/>
                  <wp:effectExtent l="0" t="0" r="0" b="0"/>
                  <wp:docPr id="452" name="Picture 452" descr="C:\Users\kerry.ong\AppData\Local\Microsoft\Windows\INetCache\Content.Word\FVTD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FVTD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4937" w:rsidRPr="00E24937" w:rsidRDefault="00E24937" w:rsidP="00E24937">
      <w:pPr>
        <w:ind w:left="54" w:right="54"/>
        <w:rPr>
          <w:vanish/>
        </w:rPr>
      </w:pPr>
    </w:p>
    <w:sectPr w:rsidR="00E24937" w:rsidRPr="00E24937" w:rsidSect="001846B5">
      <w:type w:val="continuous"/>
      <w:pgSz w:w="11905" w:h="16837"/>
      <w:pgMar w:top="675" w:right="0" w:bottom="238" w:left="340" w:header="720" w:footer="720" w:gutter="0"/>
      <w:paperSrc w:first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E71" w:rsidRDefault="00386E71">
      <w:r>
        <w:separator/>
      </w:r>
    </w:p>
  </w:endnote>
  <w:endnote w:type="continuationSeparator" w:id="0">
    <w:p w:rsidR="00386E71" w:rsidRDefault="0038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E71" w:rsidRDefault="00386E71">
      <w:r>
        <w:separator/>
      </w:r>
    </w:p>
  </w:footnote>
  <w:footnote w:type="continuationSeparator" w:id="0">
    <w:p w:rsidR="00386E71" w:rsidRDefault="00386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FA6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237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3A41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9EB7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0EA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701F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6A2D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543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AA4D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3265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B1C8B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3CF30A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4B137C"/>
    <w:multiLevelType w:val="multilevel"/>
    <w:tmpl w:val="9C7A95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791F33"/>
    <w:multiLevelType w:val="multilevel"/>
    <w:tmpl w:val="738E9C20"/>
    <w:lvl w:ilvl="0">
      <w:start w:val="1"/>
      <w:numFmt w:val="decimal"/>
      <w:pStyle w:val="Affpar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attachedTemplate r:id="rId1"/>
  <w:linkStyles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E71"/>
    <w:rsid w:val="000023B8"/>
    <w:rsid w:val="00021523"/>
    <w:rsid w:val="00031E4F"/>
    <w:rsid w:val="000574D7"/>
    <w:rsid w:val="00070FCE"/>
    <w:rsid w:val="00071ABA"/>
    <w:rsid w:val="000752A2"/>
    <w:rsid w:val="0008093D"/>
    <w:rsid w:val="00083294"/>
    <w:rsid w:val="00086DFE"/>
    <w:rsid w:val="000B2205"/>
    <w:rsid w:val="000E590F"/>
    <w:rsid w:val="000F0254"/>
    <w:rsid w:val="000F3A10"/>
    <w:rsid w:val="000F4E2D"/>
    <w:rsid w:val="000F65CF"/>
    <w:rsid w:val="00111C17"/>
    <w:rsid w:val="00116060"/>
    <w:rsid w:val="00121A77"/>
    <w:rsid w:val="00145E87"/>
    <w:rsid w:val="00153022"/>
    <w:rsid w:val="00162FF7"/>
    <w:rsid w:val="00177594"/>
    <w:rsid w:val="001846B5"/>
    <w:rsid w:val="001B3714"/>
    <w:rsid w:val="001D30B9"/>
    <w:rsid w:val="001E6F12"/>
    <w:rsid w:val="001F3ECE"/>
    <w:rsid w:val="002039D5"/>
    <w:rsid w:val="002503F6"/>
    <w:rsid w:val="00285D41"/>
    <w:rsid w:val="00294243"/>
    <w:rsid w:val="002A4A9C"/>
    <w:rsid w:val="002A5666"/>
    <w:rsid w:val="002B57F3"/>
    <w:rsid w:val="002C7318"/>
    <w:rsid w:val="00350556"/>
    <w:rsid w:val="00384C65"/>
    <w:rsid w:val="00386E71"/>
    <w:rsid w:val="003A3E9F"/>
    <w:rsid w:val="003B7825"/>
    <w:rsid w:val="003D776E"/>
    <w:rsid w:val="004141BC"/>
    <w:rsid w:val="004313EF"/>
    <w:rsid w:val="00433446"/>
    <w:rsid w:val="00460F71"/>
    <w:rsid w:val="004624F4"/>
    <w:rsid w:val="00465634"/>
    <w:rsid w:val="00473907"/>
    <w:rsid w:val="004955BA"/>
    <w:rsid w:val="004B0EEB"/>
    <w:rsid w:val="004C6838"/>
    <w:rsid w:val="004D028C"/>
    <w:rsid w:val="004E0371"/>
    <w:rsid w:val="004E3D4E"/>
    <w:rsid w:val="005468DF"/>
    <w:rsid w:val="00553519"/>
    <w:rsid w:val="00555C9A"/>
    <w:rsid w:val="0056579F"/>
    <w:rsid w:val="005916CB"/>
    <w:rsid w:val="005B0D5D"/>
    <w:rsid w:val="005C03DC"/>
    <w:rsid w:val="005D12BE"/>
    <w:rsid w:val="005F1F1A"/>
    <w:rsid w:val="006369C8"/>
    <w:rsid w:val="006519DF"/>
    <w:rsid w:val="00671713"/>
    <w:rsid w:val="006C4FC3"/>
    <w:rsid w:val="006E7AC9"/>
    <w:rsid w:val="006F1506"/>
    <w:rsid w:val="006F3E19"/>
    <w:rsid w:val="0070576E"/>
    <w:rsid w:val="007135DE"/>
    <w:rsid w:val="0072360B"/>
    <w:rsid w:val="00725EBA"/>
    <w:rsid w:val="0073077E"/>
    <w:rsid w:val="00736175"/>
    <w:rsid w:val="00740F6F"/>
    <w:rsid w:val="00741C33"/>
    <w:rsid w:val="007669A8"/>
    <w:rsid w:val="00787482"/>
    <w:rsid w:val="007C40E5"/>
    <w:rsid w:val="00800E11"/>
    <w:rsid w:val="008019B7"/>
    <w:rsid w:val="00813B0B"/>
    <w:rsid w:val="00824C82"/>
    <w:rsid w:val="00840ADA"/>
    <w:rsid w:val="00842E4A"/>
    <w:rsid w:val="00864C64"/>
    <w:rsid w:val="008718AB"/>
    <w:rsid w:val="008A4B15"/>
    <w:rsid w:val="008A7C62"/>
    <w:rsid w:val="008B0B6D"/>
    <w:rsid w:val="008E4AE8"/>
    <w:rsid w:val="008F08A8"/>
    <w:rsid w:val="009017AA"/>
    <w:rsid w:val="00934183"/>
    <w:rsid w:val="00945C84"/>
    <w:rsid w:val="00945D9E"/>
    <w:rsid w:val="009A301D"/>
    <w:rsid w:val="009E035A"/>
    <w:rsid w:val="00A123D9"/>
    <w:rsid w:val="00A373D0"/>
    <w:rsid w:val="00A54E5A"/>
    <w:rsid w:val="00A8488C"/>
    <w:rsid w:val="00AA7E90"/>
    <w:rsid w:val="00AE1F91"/>
    <w:rsid w:val="00B1569A"/>
    <w:rsid w:val="00B518C3"/>
    <w:rsid w:val="00B60E36"/>
    <w:rsid w:val="00B6593E"/>
    <w:rsid w:val="00B87A85"/>
    <w:rsid w:val="00B92FE8"/>
    <w:rsid w:val="00B976FE"/>
    <w:rsid w:val="00BD72F8"/>
    <w:rsid w:val="00C253B3"/>
    <w:rsid w:val="00C409F5"/>
    <w:rsid w:val="00C442E4"/>
    <w:rsid w:val="00C74FA8"/>
    <w:rsid w:val="00C82D23"/>
    <w:rsid w:val="00C9122D"/>
    <w:rsid w:val="00CA5812"/>
    <w:rsid w:val="00CF62C9"/>
    <w:rsid w:val="00CF7C2B"/>
    <w:rsid w:val="00D329AA"/>
    <w:rsid w:val="00D57B08"/>
    <w:rsid w:val="00D6153B"/>
    <w:rsid w:val="00D65729"/>
    <w:rsid w:val="00DB301E"/>
    <w:rsid w:val="00DC46CC"/>
    <w:rsid w:val="00DF2AA2"/>
    <w:rsid w:val="00DF3223"/>
    <w:rsid w:val="00E22676"/>
    <w:rsid w:val="00E24937"/>
    <w:rsid w:val="00E472B5"/>
    <w:rsid w:val="00E84031"/>
    <w:rsid w:val="00E97ED1"/>
    <w:rsid w:val="00ED35DE"/>
    <w:rsid w:val="00ED6929"/>
    <w:rsid w:val="00EE4F46"/>
    <w:rsid w:val="00EF75A9"/>
    <w:rsid w:val="00F33310"/>
    <w:rsid w:val="00F63AB2"/>
    <w:rsid w:val="00F63F58"/>
    <w:rsid w:val="00F85E9F"/>
    <w:rsid w:val="00F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FD3687-BEB0-4893-986B-79E20A05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46B5"/>
    <w:rPr>
      <w:sz w:val="22"/>
    </w:rPr>
  </w:style>
  <w:style w:type="paragraph" w:styleId="Heading1">
    <w:name w:val="heading 1"/>
    <w:basedOn w:val="Normal"/>
    <w:next w:val="Normal"/>
    <w:qFormat/>
    <w:rsid w:val="001846B5"/>
    <w:pPr>
      <w:keepNext/>
      <w:spacing w:before="240" w:after="120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846B5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846B5"/>
    <w:pPr>
      <w:keepNext/>
      <w:keepLines/>
      <w:numPr>
        <w:ilvl w:val="2"/>
        <w:numId w:val="14"/>
      </w:numPr>
      <w:spacing w:before="40" w:after="12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846B5"/>
    <w:pPr>
      <w:keepNext/>
      <w:keepLines/>
      <w:numPr>
        <w:ilvl w:val="3"/>
        <w:numId w:val="14"/>
      </w:numPr>
      <w:spacing w:before="40" w:after="120"/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846B5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  <w:rsid w:val="001846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46B5"/>
  </w:style>
  <w:style w:type="paragraph" w:styleId="Footer">
    <w:name w:val="footer"/>
    <w:basedOn w:val="Normal"/>
    <w:rsid w:val="001846B5"/>
    <w:pPr>
      <w:tabs>
        <w:tab w:val="center" w:pos="4153"/>
        <w:tab w:val="right" w:pos="8306"/>
      </w:tabs>
    </w:pPr>
    <w:rPr>
      <w:sz w:val="16"/>
    </w:rPr>
  </w:style>
  <w:style w:type="character" w:customStyle="1" w:styleId="Heading5Char">
    <w:name w:val="Heading 5 Char"/>
    <w:basedOn w:val="DefaultParagraphFont"/>
    <w:link w:val="Heading5"/>
    <w:semiHidden/>
    <w:rsid w:val="001846B5"/>
    <w:rPr>
      <w:rFonts w:asciiTheme="majorHAnsi" w:eastAsiaTheme="majorEastAsia" w:hAnsiTheme="majorHAnsi" w:cstheme="majorBidi"/>
      <w:color w:val="000000" w:themeColor="text1"/>
      <w:sz w:val="22"/>
    </w:rPr>
  </w:style>
  <w:style w:type="character" w:styleId="Hyperlink">
    <w:name w:val="Hyperlink"/>
    <w:basedOn w:val="DefaultParagraphFont"/>
    <w:rsid w:val="001846B5"/>
    <w:rPr>
      <w:color w:val="0000FF"/>
      <w:u w:val="single"/>
    </w:rPr>
  </w:style>
  <w:style w:type="paragraph" w:customStyle="1" w:styleId="Indent1">
    <w:name w:val="Indent 1"/>
    <w:basedOn w:val="Normal"/>
    <w:rsid w:val="001846B5"/>
    <w:pPr>
      <w:spacing w:after="240"/>
      <w:ind w:left="720" w:hanging="720"/>
    </w:pPr>
  </w:style>
  <w:style w:type="paragraph" w:customStyle="1" w:styleId="Indent2">
    <w:name w:val="Indent 2"/>
    <w:basedOn w:val="Indent1"/>
    <w:rsid w:val="001846B5"/>
    <w:pPr>
      <w:ind w:left="1440"/>
    </w:pPr>
  </w:style>
  <w:style w:type="paragraph" w:customStyle="1" w:styleId="Indent3">
    <w:name w:val="Indent 3"/>
    <w:basedOn w:val="Indent2"/>
    <w:rsid w:val="001846B5"/>
    <w:pPr>
      <w:ind w:left="2160"/>
    </w:pPr>
  </w:style>
  <w:style w:type="paragraph" w:styleId="MessageHeader">
    <w:name w:val="Message Header"/>
    <w:basedOn w:val="Normal"/>
    <w:rsid w:val="001846B5"/>
    <w:pPr>
      <w:ind w:left="1134" w:hanging="1134"/>
    </w:pPr>
  </w:style>
  <w:style w:type="paragraph" w:customStyle="1" w:styleId="FileName">
    <w:name w:val="FileName"/>
    <w:basedOn w:val="Normal"/>
    <w:rsid w:val="001846B5"/>
    <w:rPr>
      <w:sz w:val="16"/>
    </w:rPr>
  </w:style>
  <w:style w:type="paragraph" w:customStyle="1" w:styleId="Hidden">
    <w:name w:val="Hidden"/>
    <w:basedOn w:val="Normal"/>
    <w:rsid w:val="001846B5"/>
    <w:rPr>
      <w:b/>
      <w:vanish/>
      <w:color w:val="FF00FF"/>
    </w:rPr>
  </w:style>
  <w:style w:type="paragraph" w:customStyle="1" w:styleId="Affpara">
    <w:name w:val="Affpara"/>
    <w:basedOn w:val="Indent1"/>
    <w:rsid w:val="001846B5"/>
    <w:pPr>
      <w:numPr>
        <w:numId w:val="1"/>
      </w:numPr>
      <w:spacing w:before="120" w:after="120" w:line="360" w:lineRule="auto"/>
    </w:pPr>
  </w:style>
  <w:style w:type="paragraph" w:styleId="FootnoteText">
    <w:name w:val="footnote text"/>
    <w:basedOn w:val="Normal"/>
    <w:link w:val="FootnoteTextChar"/>
    <w:rsid w:val="001846B5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846B5"/>
    <w:rPr>
      <w:sz w:val="20"/>
    </w:rPr>
  </w:style>
  <w:style w:type="character" w:styleId="PageNumber">
    <w:name w:val="page number"/>
    <w:basedOn w:val="DefaultParagraphFont"/>
    <w:rsid w:val="001846B5"/>
    <w:rPr>
      <w:rFonts w:ascii="Calibri" w:hAnsi="Calibri"/>
    </w:rPr>
  </w:style>
  <w:style w:type="character" w:customStyle="1" w:styleId="Heading2Char">
    <w:name w:val="Heading 2 Char"/>
    <w:basedOn w:val="DefaultParagraphFont"/>
    <w:link w:val="Heading2"/>
    <w:semiHidden/>
    <w:rsid w:val="001846B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846B5"/>
    <w:rPr>
      <w:rFonts w:asciiTheme="majorHAnsi" w:eastAsiaTheme="majorEastAsia" w:hAnsiTheme="majorHAnsi" w:cstheme="majorBidi"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semiHidden/>
    <w:rsid w:val="001846B5"/>
    <w:rPr>
      <w:rFonts w:asciiTheme="majorHAnsi" w:eastAsiaTheme="majorEastAsia" w:hAnsiTheme="majorHAnsi" w:cstheme="majorBidi"/>
      <w:i/>
      <w:iCs/>
      <w:color w:val="000000" w:themeColor="text1"/>
      <w:sz w:val="22"/>
    </w:rPr>
  </w:style>
  <w:style w:type="paragraph" w:styleId="NormalWeb">
    <w:name w:val="Normal (Web)"/>
    <w:basedOn w:val="Normal"/>
    <w:uiPriority w:val="99"/>
    <w:unhideWhenUsed/>
    <w:rsid w:val="001846B5"/>
    <w:pPr>
      <w:spacing w:after="160" w:line="259" w:lineRule="auto"/>
    </w:pPr>
    <w:rPr>
      <w:rFonts w:eastAsiaTheme="minorHAnsi"/>
      <w:lang w:eastAsia="en-US"/>
    </w:rPr>
  </w:style>
  <w:style w:type="table" w:styleId="TableGrid">
    <w:name w:val="Table Grid"/>
    <w:basedOn w:val="TableNormal"/>
    <w:rsid w:val="00184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E4F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E4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1530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5302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LPD%20Work\Blurred%20Borders\2.%20Sticker%20Sheet%20Template_work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Sticker Sheet Template_working document.dotx</Template>
  <TotalTime>1325</TotalTime>
  <Pages>6</Pages>
  <Words>0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Legal Aid Western Australia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Ong</dc:creator>
  <cp:keywords/>
  <dc:description/>
  <cp:lastModifiedBy>Kerry Ong</cp:lastModifiedBy>
  <cp:revision>34</cp:revision>
  <cp:lastPrinted>2018-07-17T00:30:00Z</cp:lastPrinted>
  <dcterms:created xsi:type="dcterms:W3CDTF">2018-05-29T02:42:00Z</dcterms:created>
  <dcterms:modified xsi:type="dcterms:W3CDTF">2018-07-17T02:35:00Z</dcterms:modified>
  <cp:contentStatus/>
</cp:coreProperties>
</file>