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1506" w:type="dxa"/>
        <w:tblInd w:w="-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0"/>
        <w:gridCol w:w="2296"/>
        <w:gridCol w:w="2295"/>
        <w:gridCol w:w="2310"/>
        <w:gridCol w:w="2295"/>
      </w:tblGrid>
      <w:tr w:rsidR="00215951" w:rsidTr="003371C8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drawing>
                <wp:inline distT="0" distB="0" distL="0" distR="0" wp14:anchorId="049616DD" wp14:editId="0CF7D443">
                  <wp:extent cx="763905" cy="1376680"/>
                  <wp:effectExtent l="0" t="1587" r="0" b="0"/>
                  <wp:docPr id="151" name="Picture 151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drawing>
                <wp:inline distT="0" distB="0" distL="0" distR="0" wp14:anchorId="58F06E93" wp14:editId="1ACEDC0A">
                  <wp:extent cx="767080" cy="1371600"/>
                  <wp:effectExtent l="2540" t="0" r="0" b="0"/>
                  <wp:docPr id="397" name="Picture 397" descr="C:\Users\kerry.ong\AppData\Local\Microsoft\Windows\INetCache\Content.Word\A_CR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B60CA3F" wp14:editId="7B3BBC4F">
                  <wp:extent cx="758190" cy="1371600"/>
                  <wp:effectExtent l="0" t="1905" r="1905" b="1905"/>
                  <wp:docPr id="409" name="Picture 409" descr="C:\Users\kerry.ong\AppData\Local\Microsoft\Windows\INetCache\Content.Word\A_CRCO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0EE15F2C" wp14:editId="770CDF64">
                  <wp:extent cx="767080" cy="1371600"/>
                  <wp:effectExtent l="2540" t="0" r="0" b="0"/>
                  <wp:docPr id="417" name="Picture 417" descr="C:\Users\kerry.ong\AppData\Local\Microsoft\Windows\INetCache\Content.Word\A_CR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75A41BB" wp14:editId="6C987893">
                  <wp:extent cx="767080" cy="1371600"/>
                  <wp:effectExtent l="2540" t="0" r="0" b="0"/>
                  <wp:docPr id="429" name="Picture 429" descr="C:\Users\kerry.ong\AppData\Local\Microsoft\Windows\INetCache\Content.Word\CRTD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CRTD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3371C8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r>
              <w:rPr>
                <w:noProof/>
              </w:rPr>
              <w:drawing>
                <wp:inline distT="0" distB="0" distL="0" distR="0">
                  <wp:extent cx="763905" cy="1376680"/>
                  <wp:effectExtent l="0" t="1587" r="0" b="0"/>
                  <wp:docPr id="145" name="Picture 145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r>
              <w:rPr>
                <w:noProof/>
              </w:rPr>
              <w:drawing>
                <wp:inline distT="0" distB="0" distL="0" distR="0" wp14:anchorId="31DF9607" wp14:editId="698B473C">
                  <wp:extent cx="767080" cy="1371600"/>
                  <wp:effectExtent l="2540" t="0" r="0" b="0"/>
                  <wp:docPr id="93" name="Picture 93" descr="C:\Users\kerry.ong\AppData\Local\Microsoft\Windows\INetCache\Content.Word\A_CR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r>
              <w:rPr>
                <w:noProof/>
              </w:rPr>
              <w:drawing>
                <wp:inline distT="0" distB="0" distL="0" distR="0" wp14:anchorId="428EFBCF" wp14:editId="025F07E6">
                  <wp:extent cx="758190" cy="1371600"/>
                  <wp:effectExtent l="0" t="1905" r="1905" b="1905"/>
                  <wp:docPr id="37" name="Picture 37" descr="C:\Users\kerry.ong\AppData\Local\Microsoft\Windows\INetCache\Content.Word\A_CRCO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r>
              <w:rPr>
                <w:noProof/>
              </w:rPr>
              <w:drawing>
                <wp:inline distT="0" distB="0" distL="0" distR="0" wp14:anchorId="20CCB82C" wp14:editId="68C246E6">
                  <wp:extent cx="767080" cy="1371600"/>
                  <wp:effectExtent l="2540" t="0" r="0" b="0"/>
                  <wp:docPr id="82" name="Picture 82" descr="C:\Users\kerry.ong\AppData\Local\Microsoft\Windows\INetCache\Content.Word\A_CR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r>
              <w:rPr>
                <w:noProof/>
              </w:rPr>
              <w:drawing>
                <wp:inline distT="0" distB="0" distL="0" distR="0" wp14:anchorId="67EE4CD0" wp14:editId="3C05B808">
                  <wp:extent cx="767080" cy="1371600"/>
                  <wp:effectExtent l="2540" t="0" r="0" b="0"/>
                  <wp:docPr id="108" name="Picture 108" descr="C:\Users\kerry.ong\AppData\Local\Microsoft\Windows\INetCache\Content.Word\CRTD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CRTD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3371C8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drawing>
                <wp:inline distT="0" distB="0" distL="0" distR="0" wp14:anchorId="049616DD" wp14:editId="0CF7D443">
                  <wp:extent cx="763905" cy="1376680"/>
                  <wp:effectExtent l="0" t="1587" r="0" b="0"/>
                  <wp:docPr id="152" name="Picture 152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8D3AC1" w:rsidP="009E37FC">
            <w:r>
              <w:rPr>
                <w:noProof/>
              </w:rPr>
              <w:drawing>
                <wp:inline distT="0" distB="0" distL="0" distR="0" wp14:anchorId="323F3292" wp14:editId="3D83E57A">
                  <wp:extent cx="767080" cy="1371600"/>
                  <wp:effectExtent l="2540" t="0" r="0" b="0"/>
                  <wp:docPr id="398" name="Picture 398" descr="C:\Users\kerry.ong\AppData\Local\Microsoft\Windows\INetCache\Content.Word\A_CR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B60CA3F" wp14:editId="7B3BBC4F">
                  <wp:extent cx="758190" cy="1371600"/>
                  <wp:effectExtent l="0" t="1905" r="1905" b="1905"/>
                  <wp:docPr id="410" name="Picture 410" descr="C:\Users\kerry.ong\AppData\Local\Microsoft\Windows\INetCache\Content.Word\A_CRCO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0EE15F2C" wp14:editId="770CDF64">
                  <wp:extent cx="767080" cy="1371600"/>
                  <wp:effectExtent l="2540" t="0" r="0" b="0"/>
                  <wp:docPr id="418" name="Picture 418" descr="C:\Users\kerry.ong\AppData\Local\Microsoft\Windows\INetCache\Content.Word\A_CR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75A41BB" wp14:editId="6C987893">
                  <wp:extent cx="767080" cy="1371600"/>
                  <wp:effectExtent l="2540" t="0" r="0" b="0"/>
                  <wp:docPr id="430" name="Picture 430" descr="C:\Users\kerry.ong\AppData\Local\Microsoft\Windows\INetCache\Content.Word\CRTD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CRTD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3371C8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drawing>
                <wp:inline distT="0" distB="0" distL="0" distR="0" wp14:anchorId="049616DD" wp14:editId="0CF7D443">
                  <wp:extent cx="763905" cy="1376680"/>
                  <wp:effectExtent l="0" t="1587" r="0" b="0"/>
                  <wp:docPr id="153" name="Picture 153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8D3AC1" w:rsidP="009E37FC">
            <w:r>
              <w:rPr>
                <w:noProof/>
              </w:rPr>
              <w:drawing>
                <wp:inline distT="0" distB="0" distL="0" distR="0" wp14:anchorId="323F3292" wp14:editId="3D83E57A">
                  <wp:extent cx="767080" cy="1371600"/>
                  <wp:effectExtent l="2540" t="0" r="0" b="0"/>
                  <wp:docPr id="399" name="Picture 399" descr="C:\Users\kerry.ong\AppData\Local\Microsoft\Windows\INetCache\Content.Word\A_CR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B60CA3F" wp14:editId="7B3BBC4F">
                  <wp:extent cx="758190" cy="1371600"/>
                  <wp:effectExtent l="0" t="1905" r="1905" b="1905"/>
                  <wp:docPr id="411" name="Picture 411" descr="C:\Users\kerry.ong\AppData\Local\Microsoft\Windows\INetCache\Content.Word\A_CRCO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0EE15F2C" wp14:editId="770CDF64">
                  <wp:extent cx="767080" cy="1371600"/>
                  <wp:effectExtent l="2540" t="0" r="0" b="0"/>
                  <wp:docPr id="419" name="Picture 419" descr="C:\Users\kerry.ong\AppData\Local\Microsoft\Windows\INetCache\Content.Word\A_CR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75A41BB" wp14:editId="6C987893">
                  <wp:extent cx="767080" cy="1371600"/>
                  <wp:effectExtent l="2540" t="0" r="0" b="0"/>
                  <wp:docPr id="431" name="Picture 431" descr="C:\Users\kerry.ong\AppData\Local\Microsoft\Windows\INetCache\Content.Word\CRTD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CRTD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3371C8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drawing>
                <wp:inline distT="0" distB="0" distL="0" distR="0" wp14:anchorId="049616DD" wp14:editId="0CF7D443">
                  <wp:extent cx="763905" cy="1376680"/>
                  <wp:effectExtent l="0" t="1587" r="0" b="0"/>
                  <wp:docPr id="154" name="Picture 154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8D3AC1" w:rsidP="009E37FC">
            <w:r>
              <w:rPr>
                <w:noProof/>
              </w:rPr>
              <w:drawing>
                <wp:inline distT="0" distB="0" distL="0" distR="0" wp14:anchorId="323F3292" wp14:editId="3D83E57A">
                  <wp:extent cx="767080" cy="1371600"/>
                  <wp:effectExtent l="2540" t="0" r="0" b="0"/>
                  <wp:docPr id="400" name="Picture 400" descr="C:\Users\kerry.ong\AppData\Local\Microsoft\Windows\INetCache\Content.Word\A_CR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B60CA3F" wp14:editId="7B3BBC4F">
                  <wp:extent cx="758190" cy="1371600"/>
                  <wp:effectExtent l="0" t="1905" r="1905" b="1905"/>
                  <wp:docPr id="412" name="Picture 412" descr="C:\Users\kerry.ong\AppData\Local\Microsoft\Windows\INetCache\Content.Word\A_CRCO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0EE15F2C" wp14:editId="770CDF64">
                  <wp:extent cx="767080" cy="1371600"/>
                  <wp:effectExtent l="2540" t="0" r="0" b="0"/>
                  <wp:docPr id="420" name="Picture 420" descr="C:\Users\kerry.ong\AppData\Local\Microsoft\Windows\INetCache\Content.Word\A_CR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75A41BB" wp14:editId="6C987893">
                  <wp:extent cx="767080" cy="1371600"/>
                  <wp:effectExtent l="2540" t="0" r="0" b="0"/>
                  <wp:docPr id="432" name="Picture 432" descr="C:\Users\kerry.ong\AppData\Local\Microsoft\Windows\INetCache\Content.Word\CRTD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CRTD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3371C8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drawing>
                <wp:inline distT="0" distB="0" distL="0" distR="0" wp14:anchorId="049616DD" wp14:editId="0CF7D443">
                  <wp:extent cx="763905" cy="1376680"/>
                  <wp:effectExtent l="0" t="1587" r="0" b="0"/>
                  <wp:docPr id="155" name="Picture 155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8D3AC1" w:rsidP="009E37FC">
            <w:r>
              <w:rPr>
                <w:noProof/>
              </w:rPr>
              <w:drawing>
                <wp:inline distT="0" distB="0" distL="0" distR="0" wp14:anchorId="323F3292" wp14:editId="3D83E57A">
                  <wp:extent cx="767080" cy="1371600"/>
                  <wp:effectExtent l="2540" t="0" r="0" b="0"/>
                  <wp:docPr id="401" name="Picture 401" descr="C:\Users\kerry.ong\AppData\Local\Microsoft\Windows\INetCache\Content.Word\A_CR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B60CA3F" wp14:editId="7B3BBC4F">
                  <wp:extent cx="758190" cy="1371600"/>
                  <wp:effectExtent l="0" t="1905" r="1905" b="1905"/>
                  <wp:docPr id="413" name="Picture 413" descr="C:\Users\kerry.ong\AppData\Local\Microsoft\Windows\INetCache\Content.Word\A_CRCO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0EE15F2C" wp14:editId="770CDF64">
                  <wp:extent cx="767080" cy="1371600"/>
                  <wp:effectExtent l="2540" t="0" r="0" b="0"/>
                  <wp:docPr id="421" name="Picture 421" descr="C:\Users\kerry.ong\AppData\Local\Microsoft\Windows\INetCache\Content.Word\A_CR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75A41BB" wp14:editId="6C987893">
                  <wp:extent cx="767080" cy="1371600"/>
                  <wp:effectExtent l="2540" t="0" r="0" b="0"/>
                  <wp:docPr id="433" name="Picture 433" descr="C:\Users\kerry.ong\AppData\Local\Microsoft\Windows\INetCache\Content.Word\CRTD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CRTD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3371C8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drawing>
                <wp:inline distT="0" distB="0" distL="0" distR="0" wp14:anchorId="049616DD" wp14:editId="0CF7D443">
                  <wp:extent cx="763905" cy="1376680"/>
                  <wp:effectExtent l="0" t="1587" r="0" b="0"/>
                  <wp:docPr id="156" name="Picture 156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8D3AC1" w:rsidP="009E37FC">
            <w:r>
              <w:rPr>
                <w:noProof/>
              </w:rPr>
              <w:drawing>
                <wp:inline distT="0" distB="0" distL="0" distR="0" wp14:anchorId="323F3292" wp14:editId="3D83E57A">
                  <wp:extent cx="767080" cy="1371600"/>
                  <wp:effectExtent l="2540" t="0" r="0" b="0"/>
                  <wp:docPr id="402" name="Picture 402" descr="C:\Users\kerry.ong\AppData\Local\Microsoft\Windows\INetCache\Content.Word\A_CR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B60CA3F" wp14:editId="7B3BBC4F">
                  <wp:extent cx="758190" cy="1371600"/>
                  <wp:effectExtent l="0" t="1905" r="1905" b="1905"/>
                  <wp:docPr id="414" name="Picture 414" descr="C:\Users\kerry.ong\AppData\Local\Microsoft\Windows\INetCache\Content.Word\A_CRCO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0EE15F2C" wp14:editId="770CDF64">
                  <wp:extent cx="767080" cy="1371600"/>
                  <wp:effectExtent l="2540" t="0" r="0" b="0"/>
                  <wp:docPr id="422" name="Picture 422" descr="C:\Users\kerry.ong\AppData\Local\Microsoft\Windows\INetCache\Content.Word\A_CR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75A41BB" wp14:editId="6C987893">
                  <wp:extent cx="767080" cy="1371600"/>
                  <wp:effectExtent l="2540" t="0" r="0" b="0"/>
                  <wp:docPr id="434" name="Picture 434" descr="C:\Users\kerry.ong\AppData\Local\Microsoft\Windows\INetCache\Content.Word\CRTD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CRTD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3371C8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drawing>
                <wp:inline distT="0" distB="0" distL="0" distR="0" wp14:anchorId="049616DD" wp14:editId="0CF7D443">
                  <wp:extent cx="763905" cy="1376680"/>
                  <wp:effectExtent l="0" t="1587" r="0" b="0"/>
                  <wp:docPr id="157" name="Picture 157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8D3AC1" w:rsidP="009E37FC">
            <w:r>
              <w:rPr>
                <w:noProof/>
              </w:rPr>
              <w:drawing>
                <wp:inline distT="0" distB="0" distL="0" distR="0" wp14:anchorId="323F3292" wp14:editId="3D83E57A">
                  <wp:extent cx="767080" cy="1371600"/>
                  <wp:effectExtent l="2540" t="0" r="0" b="0"/>
                  <wp:docPr id="403" name="Picture 403" descr="C:\Users\kerry.ong\AppData\Local\Microsoft\Windows\INetCache\Content.Word\A_CR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B60CA3F" wp14:editId="7B3BBC4F">
                  <wp:extent cx="758190" cy="1371600"/>
                  <wp:effectExtent l="0" t="1905" r="1905" b="1905"/>
                  <wp:docPr id="415" name="Picture 415" descr="C:\Users\kerry.ong\AppData\Local\Microsoft\Windows\INetCache\Content.Word\A_CRCO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0EE15F2C" wp14:editId="770CDF64">
                  <wp:extent cx="767080" cy="1371600"/>
                  <wp:effectExtent l="2540" t="0" r="0" b="0"/>
                  <wp:docPr id="423" name="Picture 423" descr="C:\Users\kerry.ong\AppData\Local\Microsoft\Windows\INetCache\Content.Word\A_CR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75A41BB" wp14:editId="6C987893">
                  <wp:extent cx="767080" cy="1371600"/>
                  <wp:effectExtent l="2540" t="0" r="0" b="0"/>
                  <wp:docPr id="435" name="Picture 435" descr="C:\Users\kerry.ong\AppData\Local\Microsoft\Windows\INetCache\Content.Word\CRTD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CRTD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3371C8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drawing>
                <wp:inline distT="0" distB="0" distL="0" distR="0" wp14:anchorId="049616DD" wp14:editId="0CF7D443">
                  <wp:extent cx="763905" cy="1376680"/>
                  <wp:effectExtent l="0" t="1587" r="0" b="0"/>
                  <wp:docPr id="158" name="Picture 158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8D3AC1" w:rsidP="009E37FC">
            <w:r>
              <w:rPr>
                <w:noProof/>
              </w:rPr>
              <w:drawing>
                <wp:inline distT="0" distB="0" distL="0" distR="0" wp14:anchorId="323F3292" wp14:editId="3D83E57A">
                  <wp:extent cx="767080" cy="1371600"/>
                  <wp:effectExtent l="2540" t="0" r="0" b="0"/>
                  <wp:docPr id="404" name="Picture 404" descr="C:\Users\kerry.ong\AppData\Local\Microsoft\Windows\INetCache\Content.Word\A_CR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B60CA3F" wp14:editId="7B3BBC4F">
                  <wp:extent cx="758190" cy="1371600"/>
                  <wp:effectExtent l="0" t="1905" r="1905" b="1905"/>
                  <wp:docPr id="192" name="Picture 192" descr="C:\Users\kerry.ong\AppData\Local\Microsoft\Windows\INetCache\Content.Word\A_CRCO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0EE15F2C" wp14:editId="770CDF64">
                  <wp:extent cx="767080" cy="1371600"/>
                  <wp:effectExtent l="2540" t="0" r="0" b="0"/>
                  <wp:docPr id="424" name="Picture 424" descr="C:\Users\kerry.ong\AppData\Local\Microsoft\Windows\INetCache\Content.Word\A_CR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75A41BB" wp14:editId="6C987893">
                  <wp:extent cx="767080" cy="1371600"/>
                  <wp:effectExtent l="2540" t="0" r="0" b="0"/>
                  <wp:docPr id="436" name="Picture 436" descr="C:\Users\kerry.ong\AppData\Local\Microsoft\Windows\INetCache\Content.Word\CRTD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CRTD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3371C8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drawing>
                <wp:inline distT="0" distB="0" distL="0" distR="0" wp14:anchorId="049616DD" wp14:editId="0CF7D443">
                  <wp:extent cx="763905" cy="1376680"/>
                  <wp:effectExtent l="0" t="1587" r="0" b="0"/>
                  <wp:docPr id="159" name="Picture 159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8D3AC1" w:rsidP="009E37FC">
            <w:r>
              <w:rPr>
                <w:noProof/>
              </w:rPr>
              <w:drawing>
                <wp:inline distT="0" distB="0" distL="0" distR="0" wp14:anchorId="323F3292" wp14:editId="3D83E57A">
                  <wp:extent cx="767080" cy="1371600"/>
                  <wp:effectExtent l="2540" t="0" r="0" b="0"/>
                  <wp:docPr id="405" name="Picture 405" descr="C:\Users\kerry.ong\AppData\Local\Microsoft\Windows\INetCache\Content.Word\A_CR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B60CA3F" wp14:editId="7B3BBC4F">
                  <wp:extent cx="758190" cy="1371600"/>
                  <wp:effectExtent l="0" t="1905" r="1905" b="1905"/>
                  <wp:docPr id="193" name="Picture 193" descr="C:\Users\kerry.ong\AppData\Local\Microsoft\Windows\INetCache\Content.Word\A_CRCO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0EE15F2C" wp14:editId="770CDF64">
                  <wp:extent cx="767080" cy="1371600"/>
                  <wp:effectExtent l="2540" t="0" r="0" b="0"/>
                  <wp:docPr id="425" name="Picture 425" descr="C:\Users\kerry.ong\AppData\Local\Microsoft\Windows\INetCache\Content.Word\A_CR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75A41BB" wp14:editId="6C987893">
                  <wp:extent cx="767080" cy="1371600"/>
                  <wp:effectExtent l="2540" t="0" r="0" b="0"/>
                  <wp:docPr id="437" name="Picture 437" descr="C:\Users\kerry.ong\AppData\Local\Microsoft\Windows\INetCache\Content.Word\CRTD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CRTD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3371C8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drawing>
                <wp:inline distT="0" distB="0" distL="0" distR="0" wp14:anchorId="049616DD" wp14:editId="0CF7D443">
                  <wp:extent cx="763905" cy="1376680"/>
                  <wp:effectExtent l="0" t="1587" r="0" b="0"/>
                  <wp:docPr id="382" name="Picture 382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8D3AC1" w:rsidP="009E37FC">
            <w:r>
              <w:rPr>
                <w:noProof/>
              </w:rPr>
              <w:drawing>
                <wp:inline distT="0" distB="0" distL="0" distR="0" wp14:anchorId="323F3292" wp14:editId="3D83E57A">
                  <wp:extent cx="767080" cy="1371600"/>
                  <wp:effectExtent l="2540" t="0" r="0" b="0"/>
                  <wp:docPr id="406" name="Picture 406" descr="C:\Users\kerry.ong\AppData\Local\Microsoft\Windows\INetCache\Content.Word\A_CR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B60CA3F" wp14:editId="7B3BBC4F">
                  <wp:extent cx="758190" cy="1371600"/>
                  <wp:effectExtent l="0" t="1905" r="1905" b="1905"/>
                  <wp:docPr id="194" name="Picture 194" descr="C:\Users\kerry.ong\AppData\Local\Microsoft\Windows\INetCache\Content.Word\A_CRCO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0EE15F2C" wp14:editId="770CDF64">
                  <wp:extent cx="767080" cy="1371600"/>
                  <wp:effectExtent l="2540" t="0" r="0" b="0"/>
                  <wp:docPr id="426" name="Picture 426" descr="C:\Users\kerry.ong\AppData\Local\Microsoft\Windows\INetCache\Content.Word\A_CR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75A41BB" wp14:editId="6C987893">
                  <wp:extent cx="767080" cy="1371600"/>
                  <wp:effectExtent l="2540" t="0" r="0" b="0"/>
                  <wp:docPr id="438" name="Picture 438" descr="C:\Users\kerry.ong\AppData\Local\Microsoft\Windows\INetCache\Content.Word\CRTD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CRTD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3371C8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drawing>
                <wp:inline distT="0" distB="0" distL="0" distR="0" wp14:anchorId="049616DD" wp14:editId="0CF7D443">
                  <wp:extent cx="763905" cy="1376680"/>
                  <wp:effectExtent l="0" t="1587" r="0" b="0"/>
                  <wp:docPr id="395" name="Picture 395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8D3AC1" w:rsidP="009E37FC">
            <w:r>
              <w:rPr>
                <w:noProof/>
              </w:rPr>
              <w:drawing>
                <wp:inline distT="0" distB="0" distL="0" distR="0" wp14:anchorId="323F3292" wp14:editId="3D83E57A">
                  <wp:extent cx="767080" cy="1371600"/>
                  <wp:effectExtent l="2540" t="0" r="0" b="0"/>
                  <wp:docPr id="407" name="Picture 407" descr="C:\Users\kerry.ong\AppData\Local\Microsoft\Windows\INetCache\Content.Word\A_CR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B60CA3F" wp14:editId="7B3BBC4F">
                  <wp:extent cx="758190" cy="1371600"/>
                  <wp:effectExtent l="0" t="1905" r="1905" b="1905"/>
                  <wp:docPr id="195" name="Picture 195" descr="C:\Users\kerry.ong\AppData\Local\Microsoft\Windows\INetCache\Content.Word\A_CRCO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0EE15F2C" wp14:editId="770CDF64">
                  <wp:extent cx="767080" cy="1371600"/>
                  <wp:effectExtent l="2540" t="0" r="0" b="0"/>
                  <wp:docPr id="427" name="Picture 427" descr="C:\Users\kerry.ong\AppData\Local\Microsoft\Windows\INetCache\Content.Word\A_CR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75A41BB" wp14:editId="6C987893">
                  <wp:extent cx="767080" cy="1371600"/>
                  <wp:effectExtent l="2540" t="0" r="0" b="0"/>
                  <wp:docPr id="439" name="Picture 439" descr="C:\Users\kerry.ong\AppData\Local\Microsoft\Windows\INetCache\Content.Word\CRTD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CRTD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3371C8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lastRenderedPageBreak/>
              <w:drawing>
                <wp:inline distT="0" distB="0" distL="0" distR="0" wp14:anchorId="049616DD" wp14:editId="0CF7D443">
                  <wp:extent cx="763905" cy="1376680"/>
                  <wp:effectExtent l="0" t="1587" r="0" b="0"/>
                  <wp:docPr id="396" name="Picture 396" descr="C:\Users\kerry.ong\AppData\Local\Microsoft\Windows\INetCache\Content.Word\FV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FV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8D3AC1" w:rsidP="009E37FC">
            <w:r>
              <w:rPr>
                <w:noProof/>
              </w:rPr>
              <w:drawing>
                <wp:inline distT="0" distB="0" distL="0" distR="0" wp14:anchorId="323F3292" wp14:editId="3D83E57A">
                  <wp:extent cx="767080" cy="1371600"/>
                  <wp:effectExtent l="2540" t="0" r="0" b="0"/>
                  <wp:docPr id="408" name="Picture 408" descr="C:\Users\kerry.ong\AppData\Local\Microsoft\Windows\INetCache\Content.Word\A_CRCO2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2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B60CA3F" wp14:editId="7B3BBC4F">
                  <wp:extent cx="758190" cy="1371600"/>
                  <wp:effectExtent l="0" t="1905" r="1905" b="1905"/>
                  <wp:docPr id="416" name="Picture 416" descr="C:\Users\kerry.ong\AppData\Local\Microsoft\Windows\INetCache\Content.Word\A_CRCO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819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0EE15F2C" wp14:editId="770CDF64">
                  <wp:extent cx="767080" cy="1371600"/>
                  <wp:effectExtent l="2540" t="0" r="0" b="0"/>
                  <wp:docPr id="428" name="Picture 428" descr="C:\Users\kerry.ong\AppData\Local\Microsoft\Windows\INetCache\Content.Word\A_CRCO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75A41BB" wp14:editId="6C987893">
                  <wp:extent cx="767080" cy="1371600"/>
                  <wp:effectExtent l="2540" t="0" r="0" b="0"/>
                  <wp:docPr id="440" name="Picture 440" descr="C:\Users\kerry.ong\AppData\Local\Microsoft\Windows\INetCache\Content.Word\CRTD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CRTD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5951" w:rsidRPr="00E24937" w:rsidRDefault="00215951" w:rsidP="00215951">
      <w:pPr>
        <w:ind w:left="54" w:right="54"/>
        <w:rPr>
          <w:vanish/>
        </w:rPr>
      </w:pPr>
    </w:p>
    <w:p w:rsidR="002C7318" w:rsidRDefault="002C7318"/>
    <w:tbl>
      <w:tblPr>
        <w:tblStyle w:val="TableGrid"/>
        <w:tblW w:w="11548" w:type="dxa"/>
        <w:tblInd w:w="-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0"/>
        <w:gridCol w:w="2310"/>
        <w:gridCol w:w="2309"/>
        <w:gridCol w:w="2310"/>
        <w:gridCol w:w="2295"/>
        <w:gridCol w:w="14"/>
      </w:tblGrid>
      <w:tr w:rsidR="00215951" w:rsidTr="0061071B">
        <w:trPr>
          <w:gridAfter w:val="1"/>
          <w:wAfter w:w="14" w:type="dxa"/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80937" w:rsidP="009E37FC">
            <w:r>
              <w:rPr>
                <w:noProof/>
              </w:rPr>
              <w:drawing>
                <wp:inline distT="0" distB="0" distL="0" distR="0">
                  <wp:extent cx="763905" cy="1376680"/>
                  <wp:effectExtent l="0" t="1587" r="0" b="0"/>
                  <wp:docPr id="150" name="Picture 150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r>
              <w:rPr>
                <w:noProof/>
              </w:rPr>
              <w:drawing>
                <wp:inline distT="0" distB="0" distL="0" distR="0" wp14:anchorId="423332A2" wp14:editId="412A4525">
                  <wp:extent cx="767080" cy="1371600"/>
                  <wp:effectExtent l="2540" t="0" r="0" b="0"/>
                  <wp:docPr id="3" name="Picture 3" descr="C:\Users\kerry.ong\AppData\Local\Microsoft\Windows\INetCache\Content.Word\A_CR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r>
              <w:rPr>
                <w:noProof/>
              </w:rPr>
              <w:drawing>
                <wp:inline distT="0" distB="0" distL="0" distR="0" wp14:anchorId="0E2ECA0E" wp14:editId="340A3EE6">
                  <wp:extent cx="767080" cy="1371600"/>
                  <wp:effectExtent l="2540" t="0" r="0" b="0"/>
                  <wp:docPr id="15" name="Picture 15" descr="C:\Users\kerry.ong\AppData\Local\Microsoft\Windows\INetCache\Content.Word\A_CRCO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r>
              <w:rPr>
                <w:noProof/>
              </w:rPr>
              <w:drawing>
                <wp:inline distT="0" distB="0" distL="0" distR="0" wp14:anchorId="3E6CF09E" wp14:editId="7457A8B3">
                  <wp:extent cx="767080" cy="1371600"/>
                  <wp:effectExtent l="2540" t="0" r="0" b="0"/>
                  <wp:docPr id="29" name="Picture 29" descr="C:\Users\kerry.ong\AppData\Local\Microsoft\Windows\INetCache\Content.Word\A_CR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r>
              <w:rPr>
                <w:noProof/>
              </w:rPr>
              <w:drawing>
                <wp:inline distT="0" distB="0" distL="0" distR="0" wp14:anchorId="067DB075" wp14:editId="1EE73CEA">
                  <wp:extent cx="767080" cy="1371600"/>
                  <wp:effectExtent l="2540" t="0" r="0" b="0"/>
                  <wp:docPr id="46" name="Picture 46" descr="C:\Users\kerry.ong\AppData\Local\Microsoft\Windows\INetCache\Content.Word\A_CR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gridAfter w:val="1"/>
          <w:wAfter w:w="14" w:type="dxa"/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288FDA" wp14:editId="18238D77">
                  <wp:extent cx="763905" cy="1376680"/>
                  <wp:effectExtent l="0" t="1587" r="0" b="0"/>
                  <wp:docPr id="441" name="Picture 441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989FA8" wp14:editId="6331D8C7">
                  <wp:extent cx="767080" cy="1371600"/>
                  <wp:effectExtent l="2540" t="0" r="0" b="0"/>
                  <wp:docPr id="453" name="Picture 453" descr="C:\Users\kerry.ong\AppData\Local\Microsoft\Windows\INetCache\Content.Word\A_CR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F889116" wp14:editId="6532E197">
                  <wp:extent cx="767080" cy="1371600"/>
                  <wp:effectExtent l="2540" t="0" r="0" b="0"/>
                  <wp:docPr id="465" name="Picture 465" descr="C:\Users\kerry.ong\AppData\Local\Microsoft\Windows\INetCache\Content.Word\A_CRCO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02A79DB" wp14:editId="08919D08">
                  <wp:extent cx="767080" cy="1371600"/>
                  <wp:effectExtent l="2540" t="0" r="0" b="0"/>
                  <wp:docPr id="477" name="Picture 477" descr="C:\Users\kerry.ong\AppData\Local\Microsoft\Windows\INetCache\Content.Word\A_CR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2DFCF478" wp14:editId="5C3B705D">
                  <wp:extent cx="767080" cy="1371600"/>
                  <wp:effectExtent l="2540" t="0" r="0" b="0"/>
                  <wp:docPr id="489" name="Picture 489" descr="C:\Users\kerry.ong\AppData\Local\Microsoft\Windows\INetCache\Content.Word\A_CR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gridAfter w:val="1"/>
          <w:wAfter w:w="14" w:type="dxa"/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288FDA" wp14:editId="18238D77">
                  <wp:extent cx="763905" cy="1376680"/>
                  <wp:effectExtent l="0" t="1587" r="0" b="0"/>
                  <wp:docPr id="442" name="Picture 442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989FA8" wp14:editId="6331D8C7">
                  <wp:extent cx="767080" cy="1371600"/>
                  <wp:effectExtent l="2540" t="0" r="0" b="0"/>
                  <wp:docPr id="454" name="Picture 454" descr="C:\Users\kerry.ong\AppData\Local\Microsoft\Windows\INetCache\Content.Word\A_CR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F889116" wp14:editId="6532E197">
                  <wp:extent cx="767080" cy="1371600"/>
                  <wp:effectExtent l="2540" t="0" r="0" b="0"/>
                  <wp:docPr id="466" name="Picture 466" descr="C:\Users\kerry.ong\AppData\Local\Microsoft\Windows\INetCache\Content.Word\A_CRCO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02A79DB" wp14:editId="08919D08">
                  <wp:extent cx="767080" cy="1371600"/>
                  <wp:effectExtent l="2540" t="0" r="0" b="0"/>
                  <wp:docPr id="478" name="Picture 478" descr="C:\Users\kerry.ong\AppData\Local\Microsoft\Windows\INetCache\Content.Word\A_CR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2DFCF478" wp14:editId="5C3B705D">
                  <wp:extent cx="767080" cy="1371600"/>
                  <wp:effectExtent l="2540" t="0" r="0" b="0"/>
                  <wp:docPr id="490" name="Picture 490" descr="C:\Users\kerry.ong\AppData\Local\Microsoft\Windows\INetCache\Content.Word\A_CR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gridAfter w:val="1"/>
          <w:wAfter w:w="14" w:type="dxa"/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288FDA" wp14:editId="18238D77">
                  <wp:extent cx="763905" cy="1376680"/>
                  <wp:effectExtent l="0" t="1587" r="0" b="0"/>
                  <wp:docPr id="443" name="Picture 443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989FA8" wp14:editId="6331D8C7">
                  <wp:extent cx="767080" cy="1371600"/>
                  <wp:effectExtent l="2540" t="0" r="0" b="0"/>
                  <wp:docPr id="455" name="Picture 455" descr="C:\Users\kerry.ong\AppData\Local\Microsoft\Windows\INetCache\Content.Word\A_CR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F889116" wp14:editId="6532E197">
                  <wp:extent cx="767080" cy="1371600"/>
                  <wp:effectExtent l="2540" t="0" r="0" b="0"/>
                  <wp:docPr id="467" name="Picture 467" descr="C:\Users\kerry.ong\AppData\Local\Microsoft\Windows\INetCache\Content.Word\A_CRCO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02A79DB" wp14:editId="08919D08">
                  <wp:extent cx="767080" cy="1371600"/>
                  <wp:effectExtent l="2540" t="0" r="0" b="0"/>
                  <wp:docPr id="479" name="Picture 479" descr="C:\Users\kerry.ong\AppData\Local\Microsoft\Windows\INetCache\Content.Word\A_CR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2DFCF478" wp14:editId="5C3B705D">
                  <wp:extent cx="767080" cy="1371600"/>
                  <wp:effectExtent l="2540" t="0" r="0" b="0"/>
                  <wp:docPr id="491" name="Picture 491" descr="C:\Users\kerry.ong\AppData\Local\Microsoft\Windows\INetCache\Content.Word\A_CR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gridAfter w:val="1"/>
          <w:wAfter w:w="14" w:type="dxa"/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288FDA" wp14:editId="18238D77">
                  <wp:extent cx="763905" cy="1376680"/>
                  <wp:effectExtent l="0" t="1587" r="0" b="0"/>
                  <wp:docPr id="444" name="Picture 444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989FA8" wp14:editId="6331D8C7">
                  <wp:extent cx="767080" cy="1371600"/>
                  <wp:effectExtent l="2540" t="0" r="0" b="0"/>
                  <wp:docPr id="456" name="Picture 456" descr="C:\Users\kerry.ong\AppData\Local\Microsoft\Windows\INetCache\Content.Word\A_CR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F889116" wp14:editId="6532E197">
                  <wp:extent cx="767080" cy="1371600"/>
                  <wp:effectExtent l="2540" t="0" r="0" b="0"/>
                  <wp:docPr id="468" name="Picture 468" descr="C:\Users\kerry.ong\AppData\Local\Microsoft\Windows\INetCache\Content.Word\A_CRCO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02A79DB" wp14:editId="08919D08">
                  <wp:extent cx="767080" cy="1371600"/>
                  <wp:effectExtent l="2540" t="0" r="0" b="0"/>
                  <wp:docPr id="480" name="Picture 480" descr="C:\Users\kerry.ong\AppData\Local\Microsoft\Windows\INetCache\Content.Word\A_CR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2DFCF478" wp14:editId="5C3B705D">
                  <wp:extent cx="767080" cy="1371600"/>
                  <wp:effectExtent l="2540" t="0" r="0" b="0"/>
                  <wp:docPr id="492" name="Picture 492" descr="C:\Users\kerry.ong\AppData\Local\Microsoft\Windows\INetCache\Content.Word\A_CR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gridAfter w:val="1"/>
          <w:wAfter w:w="14" w:type="dxa"/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288FDA" wp14:editId="18238D77">
                  <wp:extent cx="763905" cy="1376680"/>
                  <wp:effectExtent l="0" t="1587" r="0" b="0"/>
                  <wp:docPr id="445" name="Picture 445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989FA8" wp14:editId="6331D8C7">
                  <wp:extent cx="767080" cy="1371600"/>
                  <wp:effectExtent l="2540" t="0" r="0" b="0"/>
                  <wp:docPr id="457" name="Picture 457" descr="C:\Users\kerry.ong\AppData\Local\Microsoft\Windows\INetCache\Content.Word\A_CR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F889116" wp14:editId="6532E197">
                  <wp:extent cx="767080" cy="1371600"/>
                  <wp:effectExtent l="2540" t="0" r="0" b="0"/>
                  <wp:docPr id="469" name="Picture 469" descr="C:\Users\kerry.ong\AppData\Local\Microsoft\Windows\INetCache\Content.Word\A_CRCO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02A79DB" wp14:editId="08919D08">
                  <wp:extent cx="767080" cy="1371600"/>
                  <wp:effectExtent l="2540" t="0" r="0" b="0"/>
                  <wp:docPr id="481" name="Picture 481" descr="C:\Users\kerry.ong\AppData\Local\Microsoft\Windows\INetCache\Content.Word\A_CR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2DFCF478" wp14:editId="5C3B705D">
                  <wp:extent cx="767080" cy="1371600"/>
                  <wp:effectExtent l="2540" t="0" r="0" b="0"/>
                  <wp:docPr id="493" name="Picture 493" descr="C:\Users\kerry.ong\AppData\Local\Microsoft\Windows\INetCache\Content.Word\A_CR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gridAfter w:val="1"/>
          <w:wAfter w:w="14" w:type="dxa"/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288FDA" wp14:editId="18238D77">
                  <wp:extent cx="763905" cy="1376680"/>
                  <wp:effectExtent l="0" t="1587" r="0" b="0"/>
                  <wp:docPr id="446" name="Picture 446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989FA8" wp14:editId="6331D8C7">
                  <wp:extent cx="767080" cy="1371600"/>
                  <wp:effectExtent l="2540" t="0" r="0" b="0"/>
                  <wp:docPr id="458" name="Picture 458" descr="C:\Users\kerry.ong\AppData\Local\Microsoft\Windows\INetCache\Content.Word\A_CR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F889116" wp14:editId="6532E197">
                  <wp:extent cx="767080" cy="1371600"/>
                  <wp:effectExtent l="2540" t="0" r="0" b="0"/>
                  <wp:docPr id="470" name="Picture 470" descr="C:\Users\kerry.ong\AppData\Local\Microsoft\Windows\INetCache\Content.Word\A_CRCO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02A79DB" wp14:editId="08919D08">
                  <wp:extent cx="767080" cy="1371600"/>
                  <wp:effectExtent l="2540" t="0" r="0" b="0"/>
                  <wp:docPr id="482" name="Picture 482" descr="C:\Users\kerry.ong\AppData\Local\Microsoft\Windows\INetCache\Content.Word\A_CR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2DFCF478" wp14:editId="5C3B705D">
                  <wp:extent cx="767080" cy="1371600"/>
                  <wp:effectExtent l="2540" t="0" r="0" b="0"/>
                  <wp:docPr id="494" name="Picture 494" descr="C:\Users\kerry.ong\AppData\Local\Microsoft\Windows\INetCache\Content.Word\A_CR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gridAfter w:val="1"/>
          <w:wAfter w:w="14" w:type="dxa"/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288FDA" wp14:editId="18238D77">
                  <wp:extent cx="763905" cy="1376680"/>
                  <wp:effectExtent l="0" t="1587" r="0" b="0"/>
                  <wp:docPr id="447" name="Picture 447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989FA8" wp14:editId="6331D8C7">
                  <wp:extent cx="767080" cy="1371600"/>
                  <wp:effectExtent l="2540" t="0" r="0" b="0"/>
                  <wp:docPr id="459" name="Picture 459" descr="C:\Users\kerry.ong\AppData\Local\Microsoft\Windows\INetCache\Content.Word\A_CR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F889116" wp14:editId="6532E197">
                  <wp:extent cx="767080" cy="1371600"/>
                  <wp:effectExtent l="2540" t="0" r="0" b="0"/>
                  <wp:docPr id="471" name="Picture 471" descr="C:\Users\kerry.ong\AppData\Local\Microsoft\Windows\INetCache\Content.Word\A_CRCO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02A79DB" wp14:editId="08919D08">
                  <wp:extent cx="767080" cy="1371600"/>
                  <wp:effectExtent l="2540" t="0" r="0" b="0"/>
                  <wp:docPr id="483" name="Picture 483" descr="C:\Users\kerry.ong\AppData\Local\Microsoft\Windows\INetCache\Content.Word\A_CR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2DFCF478" wp14:editId="5C3B705D">
                  <wp:extent cx="767080" cy="1371600"/>
                  <wp:effectExtent l="2540" t="0" r="0" b="0"/>
                  <wp:docPr id="495" name="Picture 495" descr="C:\Users\kerry.ong\AppData\Local\Microsoft\Windows\INetCache\Content.Word\A_CR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gridAfter w:val="1"/>
          <w:wAfter w:w="14" w:type="dxa"/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288FDA" wp14:editId="18238D77">
                  <wp:extent cx="763905" cy="1376680"/>
                  <wp:effectExtent l="0" t="1587" r="0" b="0"/>
                  <wp:docPr id="448" name="Picture 448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989FA8" wp14:editId="6331D8C7">
                  <wp:extent cx="767080" cy="1371600"/>
                  <wp:effectExtent l="2540" t="0" r="0" b="0"/>
                  <wp:docPr id="460" name="Picture 460" descr="C:\Users\kerry.ong\AppData\Local\Microsoft\Windows\INetCache\Content.Word\A_CR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F889116" wp14:editId="6532E197">
                  <wp:extent cx="767080" cy="1371600"/>
                  <wp:effectExtent l="2540" t="0" r="0" b="0"/>
                  <wp:docPr id="472" name="Picture 472" descr="C:\Users\kerry.ong\AppData\Local\Microsoft\Windows\INetCache\Content.Word\A_CRCO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02A79DB" wp14:editId="08919D08">
                  <wp:extent cx="767080" cy="1371600"/>
                  <wp:effectExtent l="2540" t="0" r="0" b="0"/>
                  <wp:docPr id="484" name="Picture 484" descr="C:\Users\kerry.ong\AppData\Local\Microsoft\Windows\INetCache\Content.Word\A_CR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2DFCF478" wp14:editId="5C3B705D">
                  <wp:extent cx="767080" cy="1371600"/>
                  <wp:effectExtent l="2540" t="0" r="0" b="0"/>
                  <wp:docPr id="496" name="Picture 496" descr="C:\Users\kerry.ong\AppData\Local\Microsoft\Windows\INetCache\Content.Word\A_CR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gridAfter w:val="1"/>
          <w:wAfter w:w="14" w:type="dxa"/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288FDA" wp14:editId="18238D77">
                  <wp:extent cx="763905" cy="1376680"/>
                  <wp:effectExtent l="0" t="1587" r="0" b="0"/>
                  <wp:docPr id="449" name="Picture 449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989FA8" wp14:editId="6331D8C7">
                  <wp:extent cx="767080" cy="1371600"/>
                  <wp:effectExtent l="2540" t="0" r="0" b="0"/>
                  <wp:docPr id="461" name="Picture 461" descr="C:\Users\kerry.ong\AppData\Local\Microsoft\Windows\INetCache\Content.Word\A_CR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F889116" wp14:editId="6532E197">
                  <wp:extent cx="767080" cy="1371600"/>
                  <wp:effectExtent l="2540" t="0" r="0" b="0"/>
                  <wp:docPr id="473" name="Picture 473" descr="C:\Users\kerry.ong\AppData\Local\Microsoft\Windows\INetCache\Content.Word\A_CRCO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02A79DB" wp14:editId="08919D08">
                  <wp:extent cx="767080" cy="1371600"/>
                  <wp:effectExtent l="2540" t="0" r="0" b="0"/>
                  <wp:docPr id="485" name="Picture 485" descr="C:\Users\kerry.ong\AppData\Local\Microsoft\Windows\INetCache\Content.Word\A_CR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2DFCF478" wp14:editId="5C3B705D">
                  <wp:extent cx="767080" cy="1371600"/>
                  <wp:effectExtent l="2540" t="0" r="0" b="0"/>
                  <wp:docPr id="497" name="Picture 497" descr="C:\Users\kerry.ong\AppData\Local\Microsoft\Windows\INetCache\Content.Word\A_CR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gridAfter w:val="1"/>
          <w:wAfter w:w="14" w:type="dxa"/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lastRenderedPageBreak/>
              <w:drawing>
                <wp:inline distT="0" distB="0" distL="0" distR="0" wp14:anchorId="7D288FDA" wp14:editId="18238D77">
                  <wp:extent cx="763905" cy="1376680"/>
                  <wp:effectExtent l="0" t="1587" r="0" b="0"/>
                  <wp:docPr id="450" name="Picture 450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989FA8" wp14:editId="6331D8C7">
                  <wp:extent cx="767080" cy="1371600"/>
                  <wp:effectExtent l="2540" t="0" r="0" b="0"/>
                  <wp:docPr id="462" name="Picture 462" descr="C:\Users\kerry.ong\AppData\Local\Microsoft\Windows\INetCache\Content.Word\A_CR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F889116" wp14:editId="6532E197">
                  <wp:extent cx="767080" cy="1371600"/>
                  <wp:effectExtent l="2540" t="0" r="0" b="0"/>
                  <wp:docPr id="474" name="Picture 474" descr="C:\Users\kerry.ong\AppData\Local\Microsoft\Windows\INetCache\Content.Word\A_CRCO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02A79DB" wp14:editId="08919D08">
                  <wp:extent cx="767080" cy="1371600"/>
                  <wp:effectExtent l="2540" t="0" r="0" b="0"/>
                  <wp:docPr id="486" name="Picture 486" descr="C:\Users\kerry.ong\AppData\Local\Microsoft\Windows\INetCache\Content.Word\A_CR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2DFCF478" wp14:editId="5C3B705D">
                  <wp:extent cx="767080" cy="1371600"/>
                  <wp:effectExtent l="2540" t="0" r="0" b="0"/>
                  <wp:docPr id="498" name="Picture 498" descr="C:\Users\kerry.ong\AppData\Local\Microsoft\Windows\INetCache\Content.Word\A_CR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gridAfter w:val="1"/>
          <w:wAfter w:w="14" w:type="dxa"/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288FDA" wp14:editId="18238D77">
                  <wp:extent cx="763905" cy="1376680"/>
                  <wp:effectExtent l="0" t="1587" r="0" b="0"/>
                  <wp:docPr id="451" name="Picture 451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989FA8" wp14:editId="6331D8C7">
                  <wp:extent cx="767080" cy="1371600"/>
                  <wp:effectExtent l="2540" t="0" r="0" b="0"/>
                  <wp:docPr id="463" name="Picture 463" descr="C:\Users\kerry.ong\AppData\Local\Microsoft\Windows\INetCache\Content.Word\A_CR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F889116" wp14:editId="6532E197">
                  <wp:extent cx="767080" cy="1371600"/>
                  <wp:effectExtent l="2540" t="0" r="0" b="0"/>
                  <wp:docPr id="475" name="Picture 475" descr="C:\Users\kerry.ong\AppData\Local\Microsoft\Windows\INetCache\Content.Word\A_CRCO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02A79DB" wp14:editId="08919D08">
                  <wp:extent cx="767080" cy="1371600"/>
                  <wp:effectExtent l="2540" t="0" r="0" b="0"/>
                  <wp:docPr id="487" name="Picture 487" descr="C:\Users\kerry.ong\AppData\Local\Microsoft\Windows\INetCache\Content.Word\A_CR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2DFCF478" wp14:editId="5C3B705D">
                  <wp:extent cx="767080" cy="1371600"/>
                  <wp:effectExtent l="2540" t="0" r="0" b="0"/>
                  <wp:docPr id="499" name="Picture 499" descr="C:\Users\kerry.ong\AppData\Local\Microsoft\Windows\INetCache\Content.Word\A_CR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gridAfter w:val="1"/>
          <w:wAfter w:w="14" w:type="dxa"/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288FDA" wp14:editId="18238D77">
                  <wp:extent cx="763905" cy="1376680"/>
                  <wp:effectExtent l="0" t="1587" r="0" b="0"/>
                  <wp:docPr id="452" name="Picture 452" descr="C:\Users\kerry.ong\AppData\Local\Microsoft\Windows\INetCache\Content.Word\FVPE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FVPE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3905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7D989FA8" wp14:editId="6331D8C7">
                  <wp:extent cx="767080" cy="1371600"/>
                  <wp:effectExtent l="2540" t="0" r="0" b="0"/>
                  <wp:docPr id="464" name="Picture 464" descr="C:\Users\kerry.ong\AppData\Local\Microsoft\Windows\INetCache\Content.Word\A_CRCO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6F889116" wp14:editId="6532E197">
                  <wp:extent cx="767080" cy="1371600"/>
                  <wp:effectExtent l="2540" t="0" r="0" b="0"/>
                  <wp:docPr id="476" name="Picture 476" descr="C:\Users\kerry.ong\AppData\Local\Microsoft\Windows\INetCache\Content.Word\A_CRCO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02A79DB" wp14:editId="08919D08">
                  <wp:extent cx="767080" cy="1371600"/>
                  <wp:effectExtent l="2540" t="0" r="0" b="0"/>
                  <wp:docPr id="488" name="Picture 488" descr="C:\Users\kerry.ong\AppData\Local\Microsoft\Windows\INetCache\Content.Word\A_CRCO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CO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2DFCF478" wp14:editId="5C3B705D">
                  <wp:extent cx="767080" cy="1371600"/>
                  <wp:effectExtent l="2540" t="0" r="0" b="0"/>
                  <wp:docPr id="500" name="Picture 500" descr="C:\Users\kerry.ong\AppData\Local\Microsoft\Windows\INetCache\Content.Word\A_CRCO17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CO17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bookmarkStart w:id="0" w:name="_Hlk517682279"/>
            <w:r>
              <w:rPr>
                <w:noProof/>
              </w:rPr>
              <w:drawing>
                <wp:inline distT="0" distB="0" distL="0" distR="0" wp14:anchorId="784CFD53" wp14:editId="3C9F5502">
                  <wp:extent cx="767080" cy="1371600"/>
                  <wp:effectExtent l="2540" t="0" r="0" b="0"/>
                  <wp:docPr id="59" name="Picture 59" descr="C:\Users\kerry.ong\AppData\Local\Microsoft\Windows\INetCache\Content.Word\A_CR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r>
              <w:rPr>
                <w:noProof/>
              </w:rPr>
              <w:drawing>
                <wp:inline distT="0" distB="0" distL="0" distR="0" wp14:anchorId="1C165083" wp14:editId="1F1B63CB">
                  <wp:extent cx="760730" cy="1376045"/>
                  <wp:effectExtent l="0" t="2858" r="0" b="0"/>
                  <wp:docPr id="146" name="Picture 146" descr="C:\Users\kerry.ong\AppData\Local\Microsoft\Windows\INetCache\Content.Word\11_CRCO1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11_CRCO1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r>
              <w:rPr>
                <w:noProof/>
              </w:rPr>
              <w:drawing>
                <wp:inline distT="0" distB="0" distL="0" distR="0" wp14:anchorId="399D297C" wp14:editId="5D4D5B4D">
                  <wp:extent cx="760730" cy="1376045"/>
                  <wp:effectExtent l="0" t="2858" r="0" b="0"/>
                  <wp:docPr id="147" name="Picture 147" descr="C:\Users\kerry.ong\AppData\Local\Microsoft\Windows\INetCache\Content.Word\12_CR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12_CR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r>
              <w:rPr>
                <w:noProof/>
              </w:rPr>
              <w:drawing>
                <wp:inline distT="0" distB="0" distL="0" distR="0" wp14:anchorId="20D53B1C" wp14:editId="2F49698E">
                  <wp:extent cx="764540" cy="1371600"/>
                  <wp:effectExtent l="1270" t="0" r="0" b="0"/>
                  <wp:docPr id="148" name="Picture 148" descr="C:\Users\kerry.ong\AppData\Local\Microsoft\Windows\INetCache\Content.Word\13_CRCO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13_CRCO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15951" w:rsidRDefault="00A33CC2" w:rsidP="009E37FC">
            <w:r>
              <w:rPr>
                <w:noProof/>
              </w:rPr>
              <w:drawing>
                <wp:inline distT="0" distB="0" distL="0" distR="0" wp14:anchorId="14B02596" wp14:editId="449E97A0">
                  <wp:extent cx="764540" cy="1371600"/>
                  <wp:effectExtent l="1270" t="0" r="0" b="0"/>
                  <wp:docPr id="149" name="Picture 149" descr="C:\Users\kerry.ong\AppData\Local\Microsoft\Windows\INetCache\Content.Word\14_CRCO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14_CRCO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5A06A3B" wp14:editId="06184FAD">
                  <wp:extent cx="767080" cy="1371600"/>
                  <wp:effectExtent l="2540" t="0" r="0" b="0"/>
                  <wp:docPr id="501" name="Picture 501" descr="C:\Users\kerry.ong\AppData\Local\Microsoft\Windows\INetCache\Content.Word\A_CR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961A8D1" wp14:editId="42962DB2">
                  <wp:extent cx="760730" cy="1376045"/>
                  <wp:effectExtent l="0" t="2858" r="0" b="0"/>
                  <wp:docPr id="513" name="Picture 513" descr="C:\Users\kerry.ong\AppData\Local\Microsoft\Windows\INetCache\Content.Word\11_CRCO1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11_CRCO1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4AF3FE01" wp14:editId="0D6448D4">
                  <wp:extent cx="760730" cy="1376045"/>
                  <wp:effectExtent l="0" t="2858" r="0" b="0"/>
                  <wp:docPr id="514" name="Picture 514" descr="C:\Users\kerry.ong\AppData\Local\Microsoft\Windows\INetCache\Content.Word\12_CR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12_CR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304631B7" wp14:editId="0FEDFD12">
                  <wp:extent cx="764540" cy="1371600"/>
                  <wp:effectExtent l="1270" t="0" r="0" b="0"/>
                  <wp:docPr id="515" name="Picture 515" descr="C:\Users\kerry.ong\AppData\Local\Microsoft\Windows\INetCache\Content.Word\13_CRCO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13_CRCO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15F89FFC" wp14:editId="7E1E360C">
                  <wp:extent cx="764540" cy="1371600"/>
                  <wp:effectExtent l="1270" t="0" r="0" b="0"/>
                  <wp:docPr id="516" name="Picture 516" descr="C:\Users\kerry.ong\AppData\Local\Microsoft\Windows\INetCache\Content.Word\14_CRCO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14_CRCO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5A06A3B" wp14:editId="06184FAD">
                  <wp:extent cx="767080" cy="1371600"/>
                  <wp:effectExtent l="2540" t="0" r="0" b="0"/>
                  <wp:docPr id="502" name="Picture 502" descr="C:\Users\kerry.ong\AppData\Local\Microsoft\Windows\INetCache\Content.Word\A_CR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2133EA5C" wp14:editId="5FB298F9">
                  <wp:extent cx="760730" cy="1376045"/>
                  <wp:effectExtent l="0" t="2858" r="0" b="0"/>
                  <wp:docPr id="334" name="Picture 334" descr="C:\Users\kerry.ong\AppData\Local\Microsoft\Windows\INetCache\Content.Word\11_CRCO1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11_CRCO1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110F998A" wp14:editId="1E81F9AF">
                  <wp:extent cx="760730" cy="1376045"/>
                  <wp:effectExtent l="0" t="2858" r="0" b="0"/>
                  <wp:docPr id="357" name="Picture 357" descr="C:\Users\kerry.ong\AppData\Local\Microsoft\Windows\INetCache\Content.Word\12_CR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12_CR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5920AE1C" wp14:editId="55C43CFD">
                  <wp:extent cx="764540" cy="1371600"/>
                  <wp:effectExtent l="1270" t="0" r="0" b="0"/>
                  <wp:docPr id="370" name="Picture 370" descr="C:\Users\kerry.ong\AppData\Local\Microsoft\Windows\INetCache\Content.Word\13_CRCO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13_CRCO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15951" w:rsidRDefault="001469E4" w:rsidP="009E37FC">
            <w:r>
              <w:rPr>
                <w:noProof/>
              </w:rPr>
              <w:drawing>
                <wp:inline distT="0" distB="0" distL="0" distR="0" wp14:anchorId="4CDBE5A9" wp14:editId="2B065D1C">
                  <wp:extent cx="764540" cy="1371600"/>
                  <wp:effectExtent l="1270" t="0" r="0" b="0"/>
                  <wp:docPr id="384" name="Picture 384" descr="C:\Users\kerry.ong\AppData\Local\Microsoft\Windows\INetCache\Content.Word\14_CRCO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14_CRCO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5A06A3B" wp14:editId="06184FAD">
                  <wp:extent cx="767080" cy="1371600"/>
                  <wp:effectExtent l="2540" t="0" r="0" b="0"/>
                  <wp:docPr id="503" name="Picture 503" descr="C:\Users\kerry.ong\AppData\Local\Microsoft\Windows\INetCache\Content.Word\A_CR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2133EA5C" wp14:editId="5FB298F9">
                  <wp:extent cx="760730" cy="1376045"/>
                  <wp:effectExtent l="0" t="2858" r="0" b="0"/>
                  <wp:docPr id="354" name="Picture 354" descr="C:\Users\kerry.ong\AppData\Local\Microsoft\Windows\INetCache\Content.Word\11_CRCO1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11_CRCO1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110F998A" wp14:editId="1E81F9AF">
                  <wp:extent cx="760730" cy="1376045"/>
                  <wp:effectExtent l="0" t="2858" r="0" b="0"/>
                  <wp:docPr id="358" name="Picture 358" descr="C:\Users\kerry.ong\AppData\Local\Microsoft\Windows\INetCache\Content.Word\12_CR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12_CR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5920AE1C" wp14:editId="55C43CFD">
                  <wp:extent cx="764540" cy="1371600"/>
                  <wp:effectExtent l="1270" t="0" r="0" b="0"/>
                  <wp:docPr id="371" name="Picture 371" descr="C:\Users\kerry.ong\AppData\Local\Microsoft\Windows\INetCache\Content.Word\13_CRCO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13_CRCO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15951" w:rsidRDefault="001469E4" w:rsidP="009E37FC">
            <w:r>
              <w:rPr>
                <w:noProof/>
              </w:rPr>
              <w:drawing>
                <wp:inline distT="0" distB="0" distL="0" distR="0" wp14:anchorId="4CDBE5A9" wp14:editId="2B065D1C">
                  <wp:extent cx="764540" cy="1371600"/>
                  <wp:effectExtent l="1270" t="0" r="0" b="0"/>
                  <wp:docPr id="385" name="Picture 385" descr="C:\Users\kerry.ong\AppData\Local\Microsoft\Windows\INetCache\Content.Word\14_CRCO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14_CRCO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5A06A3B" wp14:editId="06184FAD">
                  <wp:extent cx="767080" cy="1371600"/>
                  <wp:effectExtent l="2540" t="0" r="0" b="0"/>
                  <wp:docPr id="504" name="Picture 504" descr="C:\Users\kerry.ong\AppData\Local\Microsoft\Windows\INetCache\Content.Word\A_CR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2133EA5C" wp14:editId="5FB298F9">
                  <wp:extent cx="760730" cy="1376045"/>
                  <wp:effectExtent l="0" t="2858" r="0" b="0"/>
                  <wp:docPr id="353" name="Picture 353" descr="C:\Users\kerry.ong\AppData\Local\Microsoft\Windows\INetCache\Content.Word\11_CRCO1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11_CRCO1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110F998A" wp14:editId="1E81F9AF">
                  <wp:extent cx="760730" cy="1376045"/>
                  <wp:effectExtent l="0" t="2858" r="0" b="0"/>
                  <wp:docPr id="359" name="Picture 359" descr="C:\Users\kerry.ong\AppData\Local\Microsoft\Windows\INetCache\Content.Word\12_CR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12_CR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5920AE1C" wp14:editId="55C43CFD">
                  <wp:extent cx="764540" cy="1371600"/>
                  <wp:effectExtent l="1270" t="0" r="0" b="0"/>
                  <wp:docPr id="372" name="Picture 372" descr="C:\Users\kerry.ong\AppData\Local\Microsoft\Windows\INetCache\Content.Word\13_CRCO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13_CRCO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15951" w:rsidRDefault="001469E4" w:rsidP="009E37FC">
            <w:r>
              <w:rPr>
                <w:noProof/>
              </w:rPr>
              <w:drawing>
                <wp:inline distT="0" distB="0" distL="0" distR="0" wp14:anchorId="4CDBE5A9" wp14:editId="2B065D1C">
                  <wp:extent cx="764540" cy="1371600"/>
                  <wp:effectExtent l="1270" t="0" r="0" b="0"/>
                  <wp:docPr id="386" name="Picture 386" descr="C:\Users\kerry.ong\AppData\Local\Microsoft\Windows\INetCache\Content.Word\14_CRCO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14_CRCO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5A06A3B" wp14:editId="06184FAD">
                  <wp:extent cx="767080" cy="1371600"/>
                  <wp:effectExtent l="2540" t="0" r="0" b="0"/>
                  <wp:docPr id="505" name="Picture 505" descr="C:\Users\kerry.ong\AppData\Local\Microsoft\Windows\INetCache\Content.Word\A_CR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2133EA5C" wp14:editId="5FB298F9">
                  <wp:extent cx="760730" cy="1376045"/>
                  <wp:effectExtent l="0" t="2858" r="0" b="0"/>
                  <wp:docPr id="352" name="Picture 352" descr="C:\Users\kerry.ong\AppData\Local\Microsoft\Windows\INetCache\Content.Word\11_CRCO1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11_CRCO1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110F998A" wp14:editId="1E81F9AF">
                  <wp:extent cx="760730" cy="1376045"/>
                  <wp:effectExtent l="0" t="2858" r="0" b="0"/>
                  <wp:docPr id="360" name="Picture 360" descr="C:\Users\kerry.ong\AppData\Local\Microsoft\Windows\INetCache\Content.Word\12_CR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12_CR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5920AE1C" wp14:editId="55C43CFD">
                  <wp:extent cx="764540" cy="1371600"/>
                  <wp:effectExtent l="1270" t="0" r="0" b="0"/>
                  <wp:docPr id="373" name="Picture 373" descr="C:\Users\kerry.ong\AppData\Local\Microsoft\Windows\INetCache\Content.Word\13_CRCO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13_CRCO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15951" w:rsidRDefault="001469E4" w:rsidP="009E37FC">
            <w:r>
              <w:rPr>
                <w:noProof/>
              </w:rPr>
              <w:drawing>
                <wp:inline distT="0" distB="0" distL="0" distR="0" wp14:anchorId="4CDBE5A9" wp14:editId="2B065D1C">
                  <wp:extent cx="764540" cy="1371600"/>
                  <wp:effectExtent l="1270" t="0" r="0" b="0"/>
                  <wp:docPr id="387" name="Picture 387" descr="C:\Users\kerry.ong\AppData\Local\Microsoft\Windows\INetCache\Content.Word\14_CRCO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14_CRCO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5A06A3B" wp14:editId="06184FAD">
                  <wp:extent cx="767080" cy="1371600"/>
                  <wp:effectExtent l="2540" t="0" r="0" b="0"/>
                  <wp:docPr id="506" name="Picture 506" descr="C:\Users\kerry.ong\AppData\Local\Microsoft\Windows\INetCache\Content.Word\A_CR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2133EA5C" wp14:editId="5FB298F9">
                  <wp:extent cx="760730" cy="1376045"/>
                  <wp:effectExtent l="0" t="2858" r="0" b="0"/>
                  <wp:docPr id="351" name="Picture 351" descr="C:\Users\kerry.ong\AppData\Local\Microsoft\Windows\INetCache\Content.Word\11_CRCO1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11_CRCO1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110F998A" wp14:editId="1E81F9AF">
                  <wp:extent cx="760730" cy="1376045"/>
                  <wp:effectExtent l="0" t="2858" r="0" b="0"/>
                  <wp:docPr id="361" name="Picture 361" descr="C:\Users\kerry.ong\AppData\Local\Microsoft\Windows\INetCache\Content.Word\12_CR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12_CR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5920AE1C" wp14:editId="55C43CFD">
                  <wp:extent cx="764540" cy="1371600"/>
                  <wp:effectExtent l="1270" t="0" r="0" b="0"/>
                  <wp:docPr id="374" name="Picture 374" descr="C:\Users\kerry.ong\AppData\Local\Microsoft\Windows\INetCache\Content.Word\13_CRCO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13_CRCO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15951" w:rsidRDefault="001469E4" w:rsidP="009E37FC">
            <w:r>
              <w:rPr>
                <w:noProof/>
              </w:rPr>
              <w:drawing>
                <wp:inline distT="0" distB="0" distL="0" distR="0" wp14:anchorId="4CDBE5A9" wp14:editId="2B065D1C">
                  <wp:extent cx="764540" cy="1371600"/>
                  <wp:effectExtent l="1270" t="0" r="0" b="0"/>
                  <wp:docPr id="388" name="Picture 388" descr="C:\Users\kerry.ong\AppData\Local\Microsoft\Windows\INetCache\Content.Word\14_CRCO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14_CRCO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5A06A3B" wp14:editId="06184FAD">
                  <wp:extent cx="767080" cy="1371600"/>
                  <wp:effectExtent l="2540" t="0" r="0" b="0"/>
                  <wp:docPr id="507" name="Picture 507" descr="C:\Users\kerry.ong\AppData\Local\Microsoft\Windows\INetCache\Content.Word\A_CR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2133EA5C" wp14:editId="5FB298F9">
                  <wp:extent cx="760730" cy="1376045"/>
                  <wp:effectExtent l="0" t="2858" r="0" b="0"/>
                  <wp:docPr id="350" name="Picture 350" descr="C:\Users\kerry.ong\AppData\Local\Microsoft\Windows\INetCache\Content.Word\11_CRCO1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11_CRCO1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110F998A" wp14:editId="1E81F9AF">
                  <wp:extent cx="760730" cy="1376045"/>
                  <wp:effectExtent l="0" t="2858" r="0" b="0"/>
                  <wp:docPr id="362" name="Picture 362" descr="C:\Users\kerry.ong\AppData\Local\Microsoft\Windows\INetCache\Content.Word\12_CR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12_CR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5920AE1C" wp14:editId="55C43CFD">
                  <wp:extent cx="764540" cy="1371600"/>
                  <wp:effectExtent l="1270" t="0" r="0" b="0"/>
                  <wp:docPr id="375" name="Picture 375" descr="C:\Users\kerry.ong\AppData\Local\Microsoft\Windows\INetCache\Content.Word\13_CRCO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13_CRCO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15951" w:rsidRDefault="001469E4" w:rsidP="009E37FC">
            <w:r>
              <w:rPr>
                <w:noProof/>
              </w:rPr>
              <w:drawing>
                <wp:inline distT="0" distB="0" distL="0" distR="0" wp14:anchorId="4CDBE5A9" wp14:editId="2B065D1C">
                  <wp:extent cx="764540" cy="1371600"/>
                  <wp:effectExtent l="1270" t="0" r="0" b="0"/>
                  <wp:docPr id="389" name="Picture 389" descr="C:\Users\kerry.ong\AppData\Local\Microsoft\Windows\INetCache\Content.Word\14_CRCO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14_CRCO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lastRenderedPageBreak/>
              <w:drawing>
                <wp:inline distT="0" distB="0" distL="0" distR="0" wp14:anchorId="55A06A3B" wp14:editId="06184FAD">
                  <wp:extent cx="767080" cy="1371600"/>
                  <wp:effectExtent l="2540" t="0" r="0" b="0"/>
                  <wp:docPr id="508" name="Picture 508" descr="C:\Users\kerry.ong\AppData\Local\Microsoft\Windows\INetCache\Content.Word\A_CR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2133EA5C" wp14:editId="5FB298F9">
                  <wp:extent cx="760730" cy="1376045"/>
                  <wp:effectExtent l="0" t="2858" r="0" b="0"/>
                  <wp:docPr id="349" name="Picture 349" descr="C:\Users\kerry.ong\AppData\Local\Microsoft\Windows\INetCache\Content.Word\11_CRCO1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11_CRCO1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110F998A" wp14:editId="1E81F9AF">
                  <wp:extent cx="760730" cy="1376045"/>
                  <wp:effectExtent l="0" t="2858" r="0" b="0"/>
                  <wp:docPr id="363" name="Picture 363" descr="C:\Users\kerry.ong\AppData\Local\Microsoft\Windows\INetCache\Content.Word\12_CR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12_CR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5920AE1C" wp14:editId="55C43CFD">
                  <wp:extent cx="764540" cy="1371600"/>
                  <wp:effectExtent l="1270" t="0" r="0" b="0"/>
                  <wp:docPr id="376" name="Picture 376" descr="C:\Users\kerry.ong\AppData\Local\Microsoft\Windows\INetCache\Content.Word\13_CRCO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13_CRCO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15951" w:rsidRDefault="001469E4" w:rsidP="009E37FC">
            <w:r>
              <w:rPr>
                <w:noProof/>
              </w:rPr>
              <w:drawing>
                <wp:inline distT="0" distB="0" distL="0" distR="0" wp14:anchorId="4CDBE5A9" wp14:editId="2B065D1C">
                  <wp:extent cx="764540" cy="1371600"/>
                  <wp:effectExtent l="1270" t="0" r="0" b="0"/>
                  <wp:docPr id="390" name="Picture 390" descr="C:\Users\kerry.ong\AppData\Local\Microsoft\Windows\INetCache\Content.Word\14_CRCO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14_CRCO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5A06A3B" wp14:editId="06184FAD">
                  <wp:extent cx="767080" cy="1371600"/>
                  <wp:effectExtent l="2540" t="0" r="0" b="0"/>
                  <wp:docPr id="509" name="Picture 509" descr="C:\Users\kerry.ong\AppData\Local\Microsoft\Windows\INetCache\Content.Word\A_CR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2133EA5C" wp14:editId="5FB298F9">
                  <wp:extent cx="760730" cy="1376045"/>
                  <wp:effectExtent l="0" t="2858" r="0" b="0"/>
                  <wp:docPr id="348" name="Picture 348" descr="C:\Users\kerry.ong\AppData\Local\Microsoft\Windows\INetCache\Content.Word\11_CRCO1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11_CRCO1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110F998A" wp14:editId="1E81F9AF">
                  <wp:extent cx="760730" cy="1376045"/>
                  <wp:effectExtent l="0" t="2858" r="0" b="0"/>
                  <wp:docPr id="364" name="Picture 364" descr="C:\Users\kerry.ong\AppData\Local\Microsoft\Windows\INetCache\Content.Word\12_CR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12_CR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5920AE1C" wp14:editId="55C43CFD">
                  <wp:extent cx="764540" cy="1371600"/>
                  <wp:effectExtent l="1270" t="0" r="0" b="0"/>
                  <wp:docPr id="377" name="Picture 377" descr="C:\Users\kerry.ong\AppData\Local\Microsoft\Windows\INetCache\Content.Word\13_CRCO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13_CRCO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15951" w:rsidRDefault="001469E4" w:rsidP="009E37FC">
            <w:r>
              <w:rPr>
                <w:noProof/>
              </w:rPr>
              <w:drawing>
                <wp:inline distT="0" distB="0" distL="0" distR="0" wp14:anchorId="4CDBE5A9" wp14:editId="2B065D1C">
                  <wp:extent cx="764540" cy="1371600"/>
                  <wp:effectExtent l="1270" t="0" r="0" b="0"/>
                  <wp:docPr id="391" name="Picture 391" descr="C:\Users\kerry.ong\AppData\Local\Microsoft\Windows\INetCache\Content.Word\14_CRCO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14_CRCO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5A06A3B" wp14:editId="06184FAD">
                  <wp:extent cx="767080" cy="1371600"/>
                  <wp:effectExtent l="2540" t="0" r="0" b="0"/>
                  <wp:docPr id="510" name="Picture 510" descr="C:\Users\kerry.ong\AppData\Local\Microsoft\Windows\INetCache\Content.Word\A_CR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2133EA5C" wp14:editId="5FB298F9">
                  <wp:extent cx="760730" cy="1376045"/>
                  <wp:effectExtent l="0" t="2858" r="0" b="0"/>
                  <wp:docPr id="347" name="Picture 347" descr="C:\Users\kerry.ong\AppData\Local\Microsoft\Windows\INetCache\Content.Word\11_CRCO1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11_CRCO1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110F998A" wp14:editId="1E81F9AF">
                  <wp:extent cx="760730" cy="1376045"/>
                  <wp:effectExtent l="0" t="2858" r="0" b="0"/>
                  <wp:docPr id="365" name="Picture 365" descr="C:\Users\kerry.ong\AppData\Local\Microsoft\Windows\INetCache\Content.Word\12_CR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12_CR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5920AE1C" wp14:editId="55C43CFD">
                  <wp:extent cx="764540" cy="1371600"/>
                  <wp:effectExtent l="1270" t="0" r="0" b="0"/>
                  <wp:docPr id="378" name="Picture 378" descr="C:\Users\kerry.ong\AppData\Local\Microsoft\Windows\INetCache\Content.Word\13_CRCO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13_CRCO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15951" w:rsidRDefault="001469E4" w:rsidP="009E37FC">
            <w:r>
              <w:rPr>
                <w:noProof/>
              </w:rPr>
              <w:drawing>
                <wp:inline distT="0" distB="0" distL="0" distR="0" wp14:anchorId="4CDBE5A9" wp14:editId="2B065D1C">
                  <wp:extent cx="764540" cy="1371600"/>
                  <wp:effectExtent l="1270" t="0" r="0" b="0"/>
                  <wp:docPr id="392" name="Picture 392" descr="C:\Users\kerry.ong\AppData\Local\Microsoft\Windows\INetCache\Content.Word\14_CRCO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14_CRCO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5A06A3B" wp14:editId="06184FAD">
                  <wp:extent cx="767080" cy="1371600"/>
                  <wp:effectExtent l="2540" t="0" r="0" b="0"/>
                  <wp:docPr id="511" name="Picture 511" descr="C:\Users\kerry.ong\AppData\Local\Microsoft\Windows\INetCache\Content.Word\A_CR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2133EA5C" wp14:editId="5FB298F9">
                  <wp:extent cx="760730" cy="1376045"/>
                  <wp:effectExtent l="0" t="2858" r="0" b="0"/>
                  <wp:docPr id="346" name="Picture 346" descr="C:\Users\kerry.ong\AppData\Local\Microsoft\Windows\INetCache\Content.Word\11_CRCO1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11_CRCO1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110F998A" wp14:editId="1E81F9AF">
                  <wp:extent cx="760730" cy="1376045"/>
                  <wp:effectExtent l="0" t="2858" r="0" b="0"/>
                  <wp:docPr id="366" name="Picture 366" descr="C:\Users\kerry.ong\AppData\Local\Microsoft\Windows\INetCache\Content.Word\12_CR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12_CR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5920AE1C" wp14:editId="55C43CFD">
                  <wp:extent cx="764540" cy="1371600"/>
                  <wp:effectExtent l="1270" t="0" r="0" b="0"/>
                  <wp:docPr id="379" name="Picture 379" descr="C:\Users\kerry.ong\AppData\Local\Microsoft\Windows\INetCache\Content.Word\13_CRCO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13_CRCO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15951" w:rsidRDefault="001469E4" w:rsidP="009E37FC">
            <w:r>
              <w:rPr>
                <w:noProof/>
              </w:rPr>
              <w:drawing>
                <wp:inline distT="0" distB="0" distL="0" distR="0" wp14:anchorId="4CDBE5A9" wp14:editId="2B065D1C">
                  <wp:extent cx="764540" cy="1371600"/>
                  <wp:effectExtent l="1270" t="0" r="0" b="0"/>
                  <wp:docPr id="393" name="Picture 393" descr="C:\Users\kerry.ong\AppData\Local\Microsoft\Windows\INetCache\Content.Word\14_CRCO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14_CRCO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61071B">
        <w:trPr>
          <w:cantSplit/>
          <w:trHeight w:hRule="exact" w:val="1200"/>
        </w:trPr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543BE" w:rsidP="009E37FC">
            <w:r>
              <w:rPr>
                <w:noProof/>
              </w:rPr>
              <w:drawing>
                <wp:inline distT="0" distB="0" distL="0" distR="0" wp14:anchorId="55A06A3B" wp14:editId="06184FAD">
                  <wp:extent cx="767080" cy="1371600"/>
                  <wp:effectExtent l="2540" t="0" r="0" b="0"/>
                  <wp:docPr id="512" name="Picture 512" descr="C:\Users\kerry.ong\AppData\Local\Microsoft\Windows\INetCache\Content.Word\A_CRCO18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CO18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2133EA5C" wp14:editId="5FB298F9">
                  <wp:extent cx="760730" cy="1376045"/>
                  <wp:effectExtent l="0" t="2858" r="0" b="0"/>
                  <wp:docPr id="345" name="Picture 345" descr="C:\Users\kerry.ong\AppData\Local\Microsoft\Windows\INetCache\Content.Word\11_CRCO1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11_CRCO1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110F998A" wp14:editId="1E81F9AF">
                  <wp:extent cx="760730" cy="1376045"/>
                  <wp:effectExtent l="0" t="2858" r="0" b="0"/>
                  <wp:docPr id="367" name="Picture 367" descr="C:\Users\kerry.ong\AppData\Local\Microsoft\Windows\INetCache\Content.Word\12_CRCO14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12_CRCO14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0730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B0826" w:rsidP="009E37FC">
            <w:r>
              <w:rPr>
                <w:noProof/>
              </w:rPr>
              <w:drawing>
                <wp:inline distT="0" distB="0" distL="0" distR="0" wp14:anchorId="5920AE1C" wp14:editId="55C43CFD">
                  <wp:extent cx="764540" cy="1371600"/>
                  <wp:effectExtent l="1270" t="0" r="0" b="0"/>
                  <wp:docPr id="380" name="Picture 380" descr="C:\Users\kerry.ong\AppData\Local\Microsoft\Windows\INetCache\Content.Word\13_CRCO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13_CRCO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215951" w:rsidRDefault="001469E4" w:rsidP="009E37FC">
            <w:r>
              <w:rPr>
                <w:noProof/>
              </w:rPr>
              <w:drawing>
                <wp:inline distT="0" distB="0" distL="0" distR="0" wp14:anchorId="4CDBE5A9" wp14:editId="2B065D1C">
                  <wp:extent cx="764540" cy="1371600"/>
                  <wp:effectExtent l="1270" t="0" r="0" b="0"/>
                  <wp:docPr id="394" name="Picture 394" descr="C:\Users\kerry.ong\AppData\Local\Microsoft\Windows\INetCache\Content.Word\14_CRCO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14_CRCO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45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:rsidR="00215951" w:rsidRPr="00E24937" w:rsidRDefault="00215951" w:rsidP="00215951">
      <w:pPr>
        <w:ind w:left="54" w:right="54"/>
        <w:rPr>
          <w:vanish/>
        </w:rPr>
      </w:pPr>
    </w:p>
    <w:tbl>
      <w:tblPr>
        <w:tblStyle w:val="TableGrid"/>
        <w:tblW w:w="11506" w:type="dxa"/>
        <w:tblInd w:w="-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6"/>
        <w:gridCol w:w="2296"/>
        <w:gridCol w:w="2337"/>
        <w:gridCol w:w="2282"/>
        <w:gridCol w:w="2295"/>
      </w:tblGrid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8A408CC" wp14:editId="77F2628E">
                  <wp:extent cx="767080" cy="1371600"/>
                  <wp:effectExtent l="2540" t="0" r="0" b="0"/>
                  <wp:docPr id="196" name="Picture 196" descr="C:\Users\kerry.ong\AppData\Local\Microsoft\Windows\INetCache\Content.Word\A_CRCO2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28BBE9BB" wp14:editId="4C02866C">
                  <wp:extent cx="767080" cy="1371600"/>
                  <wp:effectExtent l="2540" t="0" r="0" b="0"/>
                  <wp:docPr id="197" name="Picture 197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7EBAEC2" wp14:editId="479C13EE">
                  <wp:extent cx="767080" cy="1371600"/>
                  <wp:effectExtent l="2540" t="0" r="0" b="0"/>
                  <wp:docPr id="198" name="Picture 198" descr="C:\Users\kerry.ong\AppData\Local\Microsoft\Windows\INetCache\Content.Word\A_CRPE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PE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9B567EE" wp14:editId="4F60E077">
                  <wp:extent cx="767080" cy="1371600"/>
                  <wp:effectExtent l="2540" t="0" r="0" b="0"/>
                  <wp:docPr id="199" name="Picture 199" descr="C:\Users\kerry.ong\AppData\Local\Microsoft\Windows\INetCache\Content.Word\A_CRPE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PE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2900840" wp14:editId="7A9962FA">
                  <wp:extent cx="767080" cy="1371600"/>
                  <wp:effectExtent l="2540" t="0" r="0" b="0"/>
                  <wp:docPr id="200" name="Picture 200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97707F4" wp14:editId="167914A7">
                  <wp:extent cx="767080" cy="1371600"/>
                  <wp:effectExtent l="2540" t="0" r="0" b="0"/>
                  <wp:docPr id="201" name="Picture 201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E1A0B8E" wp14:editId="083A2BF8">
                  <wp:extent cx="767080" cy="1371600"/>
                  <wp:effectExtent l="2540" t="0" r="0" b="0"/>
                  <wp:docPr id="202" name="Picture 202" descr="C:\Users\kerry.ong\AppData\Local\Microsoft\Windows\INetCache\Content.Word\A_CRCO2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AB5735B" wp14:editId="5E172E9E">
                  <wp:extent cx="767080" cy="1371600"/>
                  <wp:effectExtent l="2540" t="0" r="0" b="0"/>
                  <wp:docPr id="203" name="Picture 203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A6444F5" wp14:editId="33B63183">
                  <wp:extent cx="767080" cy="1371600"/>
                  <wp:effectExtent l="2540" t="0" r="0" b="0"/>
                  <wp:docPr id="204" name="Picture 204" descr="C:\Users\kerry.ong\AppData\Local\Microsoft\Windows\INetCache\Content.Word\A_CRPE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PE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F964581" wp14:editId="72F55AAC">
                  <wp:extent cx="767080" cy="1371600"/>
                  <wp:effectExtent l="2540" t="0" r="0" b="0"/>
                  <wp:docPr id="205" name="Picture 205" descr="C:\Users\kerry.ong\AppData\Local\Microsoft\Windows\INetCache\Content.Word\A_CRPE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PE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9A47F94" wp14:editId="46BF3DC9">
                  <wp:extent cx="767080" cy="1371600"/>
                  <wp:effectExtent l="2540" t="0" r="0" b="0"/>
                  <wp:docPr id="206" name="Picture 206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1B22CE0" wp14:editId="1B705396">
                  <wp:extent cx="767080" cy="1371600"/>
                  <wp:effectExtent l="2540" t="0" r="0" b="0"/>
                  <wp:docPr id="207" name="Picture 207" descr="C:\Users\kerry.ong\AppData\Local\Microsoft\Windows\INetCache\Content.Word\A_CRCO2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F435C89" wp14:editId="1641D2B5">
                  <wp:extent cx="767080" cy="1371600"/>
                  <wp:effectExtent l="2540" t="0" r="0" b="0"/>
                  <wp:docPr id="208" name="Picture 208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63D228C" wp14:editId="226348ED">
                  <wp:extent cx="767080" cy="1371600"/>
                  <wp:effectExtent l="2540" t="0" r="0" b="0"/>
                  <wp:docPr id="209" name="Picture 209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5F16D82" wp14:editId="2A030405">
                  <wp:extent cx="767080" cy="1371600"/>
                  <wp:effectExtent l="2540" t="0" r="0" b="0"/>
                  <wp:docPr id="210" name="Picture 210" descr="C:\Users\kerry.ong\AppData\Local\Microsoft\Windows\INetCache\Content.Word\A_CRPE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PE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0BE0DF4" wp14:editId="262A3730">
                  <wp:extent cx="767080" cy="1371600"/>
                  <wp:effectExtent l="2540" t="0" r="0" b="0"/>
                  <wp:docPr id="211" name="Picture 211" descr="C:\Users\kerry.ong\AppData\Local\Microsoft\Windows\INetCache\Content.Word\A_CRPE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PE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C93F558" wp14:editId="133800B2">
                  <wp:extent cx="767080" cy="1371600"/>
                  <wp:effectExtent l="2540" t="0" r="0" b="0"/>
                  <wp:docPr id="212" name="Picture 212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67F6A54" wp14:editId="411F0529">
                  <wp:extent cx="767080" cy="1371600"/>
                  <wp:effectExtent l="2540" t="0" r="0" b="0"/>
                  <wp:docPr id="213" name="Picture 213" descr="C:\Users\kerry.ong\AppData\Local\Microsoft\Windows\INetCache\Content.Word\A_CRCO2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E15DE45" wp14:editId="07FCD7E2">
                  <wp:extent cx="767080" cy="1371600"/>
                  <wp:effectExtent l="2540" t="0" r="0" b="0"/>
                  <wp:docPr id="214" name="Picture 214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09F2B247" wp14:editId="3EADF19C">
                  <wp:extent cx="767080" cy="1371600"/>
                  <wp:effectExtent l="2540" t="0" r="0" b="0"/>
                  <wp:docPr id="215" name="Picture 215" descr="C:\Users\kerry.ong\AppData\Local\Microsoft\Windows\INetCache\Content.Word\A_CRPE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PE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21AC0C5" wp14:editId="476209E7">
                  <wp:extent cx="767080" cy="1371600"/>
                  <wp:effectExtent l="2540" t="0" r="0" b="0"/>
                  <wp:docPr id="216" name="Picture 216" descr="C:\Users\kerry.ong\AppData\Local\Microsoft\Windows\INetCache\Content.Word\A_CRPE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PE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722AF93" wp14:editId="28B646E9">
                  <wp:extent cx="767080" cy="1371600"/>
                  <wp:effectExtent l="2540" t="0" r="0" b="0"/>
                  <wp:docPr id="217" name="Picture 217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lastRenderedPageBreak/>
              <w:drawing>
                <wp:inline distT="0" distB="0" distL="0" distR="0" wp14:anchorId="73CB2E6F" wp14:editId="54C157B4">
                  <wp:extent cx="767080" cy="1371600"/>
                  <wp:effectExtent l="2540" t="0" r="0" b="0"/>
                  <wp:docPr id="218" name="Picture 218" descr="C:\Users\kerry.ong\AppData\Local\Microsoft\Windows\INetCache\Content.Word\A_CRCO2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84E6624" wp14:editId="12B12D13">
                  <wp:extent cx="767080" cy="1371600"/>
                  <wp:effectExtent l="2540" t="0" r="0" b="0"/>
                  <wp:docPr id="219" name="Picture 219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21AFC02" wp14:editId="5042A4DA">
                  <wp:extent cx="767080" cy="1371600"/>
                  <wp:effectExtent l="2540" t="0" r="0" b="0"/>
                  <wp:docPr id="220" name="Picture 220" descr="C:\Users\kerry.ong\AppData\Local\Microsoft\Windows\INetCache\Content.Word\A_CRPE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PE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27BB2E04" wp14:editId="52E11BBB">
                  <wp:extent cx="767080" cy="1371600"/>
                  <wp:effectExtent l="2540" t="0" r="0" b="0"/>
                  <wp:docPr id="221" name="Picture 221" descr="C:\Users\kerry.ong\AppData\Local\Microsoft\Windows\INetCache\Content.Word\A_CRPE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PE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20F1AB54" wp14:editId="7246798C">
                  <wp:extent cx="767080" cy="1371600"/>
                  <wp:effectExtent l="2540" t="0" r="0" b="0"/>
                  <wp:docPr id="222" name="Picture 222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4B1ED5E" wp14:editId="08EBEC38">
                  <wp:extent cx="767080" cy="1371600"/>
                  <wp:effectExtent l="2540" t="0" r="0" b="0"/>
                  <wp:docPr id="223" name="Picture 223" descr="C:\Users\kerry.ong\AppData\Local\Microsoft\Windows\INetCache\Content.Word\A_CRCO2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DD1D53E" wp14:editId="55EE8E81">
                  <wp:extent cx="767080" cy="1371600"/>
                  <wp:effectExtent l="2540" t="0" r="0" b="0"/>
                  <wp:docPr id="224" name="Picture 224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BDDC2AE" wp14:editId="4582628E">
                  <wp:extent cx="767080" cy="1371600"/>
                  <wp:effectExtent l="2540" t="0" r="0" b="0"/>
                  <wp:docPr id="225" name="Picture 225" descr="C:\Users\kerry.ong\AppData\Local\Microsoft\Windows\INetCache\Content.Word\A_CRPE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PE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60BB728" wp14:editId="7A7E3DA3">
                  <wp:extent cx="767080" cy="1371600"/>
                  <wp:effectExtent l="2540" t="0" r="0" b="0"/>
                  <wp:docPr id="226" name="Picture 226" descr="C:\Users\kerry.ong\AppData\Local\Microsoft\Windows\INetCache\Content.Word\A_CRPE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PE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80F9AB0" wp14:editId="69AE312B">
                  <wp:extent cx="767080" cy="1371600"/>
                  <wp:effectExtent l="2540" t="0" r="0" b="0"/>
                  <wp:docPr id="227" name="Picture 227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AA139A7" wp14:editId="762D9F3F">
                  <wp:extent cx="767080" cy="1371600"/>
                  <wp:effectExtent l="2540" t="0" r="0" b="0"/>
                  <wp:docPr id="228" name="Picture 228" descr="C:\Users\kerry.ong\AppData\Local\Microsoft\Windows\INetCache\Content.Word\A_CRCO2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F431D16" wp14:editId="5CBFAFBB">
                  <wp:extent cx="767080" cy="1371600"/>
                  <wp:effectExtent l="2540" t="0" r="0" b="0"/>
                  <wp:docPr id="229" name="Picture 229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0C57180" wp14:editId="71A009CC">
                  <wp:extent cx="767080" cy="1371600"/>
                  <wp:effectExtent l="2540" t="0" r="0" b="0"/>
                  <wp:docPr id="230" name="Picture 230" descr="C:\Users\kerry.ong\AppData\Local\Microsoft\Windows\INetCache\Content.Word\A_CRPE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PE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23A4D032" wp14:editId="04D3D606">
                  <wp:extent cx="767080" cy="1371600"/>
                  <wp:effectExtent l="2540" t="0" r="0" b="0"/>
                  <wp:docPr id="231" name="Picture 231" descr="C:\Users\kerry.ong\AppData\Local\Microsoft\Windows\INetCache\Content.Word\A_CRPE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PE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DC65F13" wp14:editId="4E3A2CE6">
                  <wp:extent cx="767080" cy="1371600"/>
                  <wp:effectExtent l="2540" t="0" r="0" b="0"/>
                  <wp:docPr id="232" name="Picture 232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28D95AF5" wp14:editId="358335F5">
                  <wp:extent cx="767080" cy="1371600"/>
                  <wp:effectExtent l="2540" t="0" r="0" b="0"/>
                  <wp:docPr id="233" name="Picture 233" descr="C:\Users\kerry.ong\AppData\Local\Microsoft\Windows\INetCache\Content.Word\A_CRCO2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05B9C063" wp14:editId="42165B46">
                  <wp:extent cx="767080" cy="1371600"/>
                  <wp:effectExtent l="2540" t="0" r="0" b="0"/>
                  <wp:docPr id="234" name="Picture 234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EB866F1" wp14:editId="33521593">
                  <wp:extent cx="767080" cy="1371600"/>
                  <wp:effectExtent l="2540" t="0" r="0" b="0"/>
                  <wp:docPr id="235" name="Picture 235" descr="C:\Users\kerry.ong\AppData\Local\Microsoft\Windows\INetCache\Content.Word\A_CRPE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PE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F128323" wp14:editId="343DD4A5">
                  <wp:extent cx="767080" cy="1371600"/>
                  <wp:effectExtent l="2540" t="0" r="0" b="0"/>
                  <wp:docPr id="236" name="Picture 236" descr="C:\Users\kerry.ong\AppData\Local\Microsoft\Windows\INetCache\Content.Word\A_CRPE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PE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3138C64" wp14:editId="5FFDB8FC">
                  <wp:extent cx="767080" cy="1371600"/>
                  <wp:effectExtent l="2540" t="0" r="0" b="0"/>
                  <wp:docPr id="237" name="Picture 237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23AE8187" wp14:editId="78ABD3AF">
                  <wp:extent cx="767080" cy="1371600"/>
                  <wp:effectExtent l="2540" t="0" r="0" b="0"/>
                  <wp:docPr id="238" name="Picture 238" descr="C:\Users\kerry.ong\AppData\Local\Microsoft\Windows\INetCache\Content.Word\A_CRCO2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72E4D0E4" wp14:editId="4F2E9F75">
                  <wp:extent cx="767080" cy="1371600"/>
                  <wp:effectExtent l="2540" t="0" r="0" b="0"/>
                  <wp:docPr id="239" name="Picture 239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AA8233F" wp14:editId="2F5CF643">
                  <wp:extent cx="767080" cy="1371600"/>
                  <wp:effectExtent l="2540" t="0" r="0" b="0"/>
                  <wp:docPr id="240" name="Picture 240" descr="C:\Users\kerry.ong\AppData\Local\Microsoft\Windows\INetCache\Content.Word\A_CRPE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PE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C604208" wp14:editId="33D1F0A4">
                  <wp:extent cx="767080" cy="1371600"/>
                  <wp:effectExtent l="2540" t="0" r="0" b="0"/>
                  <wp:docPr id="241" name="Picture 241" descr="C:\Users\kerry.ong\AppData\Local\Microsoft\Windows\INetCache\Content.Word\A_CRPE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PE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809A536" wp14:editId="4513D618">
                  <wp:extent cx="767080" cy="1371600"/>
                  <wp:effectExtent l="2540" t="0" r="0" b="0"/>
                  <wp:docPr id="242" name="Picture 242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25092984" wp14:editId="6B8A7BC6">
                  <wp:extent cx="767080" cy="1371600"/>
                  <wp:effectExtent l="2540" t="0" r="0" b="0"/>
                  <wp:docPr id="243" name="Picture 243" descr="C:\Users\kerry.ong\AppData\Local\Microsoft\Windows\INetCache\Content.Word\A_CRCO2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ABB5E6E" wp14:editId="41227369">
                  <wp:extent cx="767080" cy="1371600"/>
                  <wp:effectExtent l="2540" t="0" r="0" b="0"/>
                  <wp:docPr id="244" name="Picture 244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1B247A1" wp14:editId="0F72C614">
                  <wp:extent cx="767080" cy="1371600"/>
                  <wp:effectExtent l="2540" t="0" r="0" b="0"/>
                  <wp:docPr id="245" name="Picture 245" descr="C:\Users\kerry.ong\AppData\Local\Microsoft\Windows\INetCache\Content.Word\A_CRPE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PE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125B7E5" wp14:editId="5F0CA2BB">
                  <wp:extent cx="767080" cy="1371600"/>
                  <wp:effectExtent l="2540" t="0" r="0" b="0"/>
                  <wp:docPr id="246" name="Picture 246" descr="C:\Users\kerry.ong\AppData\Local\Microsoft\Windows\INetCache\Content.Word\A_CRPE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PE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02CBD846" wp14:editId="61349DF7">
                  <wp:extent cx="767080" cy="1371600"/>
                  <wp:effectExtent l="2540" t="0" r="0" b="0"/>
                  <wp:docPr id="247" name="Picture 247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A9CF0D6" wp14:editId="31D025FF">
                  <wp:extent cx="767080" cy="1371600"/>
                  <wp:effectExtent l="2540" t="0" r="0" b="0"/>
                  <wp:docPr id="248" name="Picture 248" descr="C:\Users\kerry.ong\AppData\Local\Microsoft\Windows\INetCache\Content.Word\A_CRCO2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94E82D4" wp14:editId="73FDB4A9">
                  <wp:extent cx="767080" cy="1371600"/>
                  <wp:effectExtent l="2540" t="0" r="0" b="0"/>
                  <wp:docPr id="249" name="Picture 249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708B9B1" wp14:editId="54C8B6B5">
                  <wp:extent cx="767080" cy="1371600"/>
                  <wp:effectExtent l="2540" t="0" r="0" b="0"/>
                  <wp:docPr id="250" name="Picture 250" descr="C:\Users\kerry.ong\AppData\Local\Microsoft\Windows\INetCache\Content.Word\A_CRPE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PE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3161DD0" wp14:editId="72828927">
                  <wp:extent cx="767080" cy="1371600"/>
                  <wp:effectExtent l="2540" t="0" r="0" b="0"/>
                  <wp:docPr id="251" name="Picture 251" descr="C:\Users\kerry.ong\AppData\Local\Microsoft\Windows\INetCache\Content.Word\A_CRPE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PE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4D4A025" wp14:editId="3C107266">
                  <wp:extent cx="767080" cy="1371600"/>
                  <wp:effectExtent l="2540" t="0" r="0" b="0"/>
                  <wp:docPr id="252" name="Picture 252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E018D6B" wp14:editId="7C9B1DF4">
                  <wp:extent cx="767080" cy="1371600"/>
                  <wp:effectExtent l="2540" t="0" r="0" b="0"/>
                  <wp:docPr id="253" name="Picture 253" descr="C:\Users\kerry.ong\AppData\Local\Microsoft\Windows\INetCache\Content.Word\A_CRCO2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5D922E8" wp14:editId="561D157E">
                  <wp:extent cx="767080" cy="1371600"/>
                  <wp:effectExtent l="2540" t="0" r="0" b="0"/>
                  <wp:docPr id="254" name="Picture 254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4CE5C3D" wp14:editId="6BB5655A">
                  <wp:extent cx="767080" cy="1371600"/>
                  <wp:effectExtent l="2540" t="0" r="0" b="0"/>
                  <wp:docPr id="255" name="Picture 255" descr="C:\Users\kerry.ong\AppData\Local\Microsoft\Windows\INetCache\Content.Word\A_CRPE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PE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28FE1BB1" wp14:editId="377921A7">
                  <wp:extent cx="767080" cy="1371600"/>
                  <wp:effectExtent l="2540" t="0" r="0" b="0"/>
                  <wp:docPr id="256" name="Picture 256" descr="C:\Users\kerry.ong\AppData\Local\Microsoft\Windows\INetCache\Content.Word\A_CRPE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PE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D0CE107" wp14:editId="3221AFD2">
                  <wp:extent cx="767080" cy="1371600"/>
                  <wp:effectExtent l="2540" t="0" r="0" b="0"/>
                  <wp:docPr id="257" name="Picture 257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162E2CE" wp14:editId="59A3D8AB">
                  <wp:extent cx="767080" cy="1371600"/>
                  <wp:effectExtent l="2540" t="0" r="0" b="0"/>
                  <wp:docPr id="258" name="Picture 258" descr="C:\Users\kerry.ong\AppData\Local\Microsoft\Windows\INetCache\Content.Word\A_CRCO23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3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7DBBFE2C" wp14:editId="3012C6F6">
                  <wp:extent cx="767080" cy="1371600"/>
                  <wp:effectExtent l="2540" t="0" r="0" b="0"/>
                  <wp:docPr id="259" name="Picture 259" descr="C:\Users\kerry.ong\AppData\Local\Microsoft\Windows\INetCache\Content.Word\A_CRPE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erry.ong\AppData\Local\Microsoft\Windows\INetCache\Content.Word\A_CRPE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B679146" wp14:editId="2F3D1654">
                  <wp:extent cx="767080" cy="1371600"/>
                  <wp:effectExtent l="2540" t="0" r="0" b="0"/>
                  <wp:docPr id="260" name="Picture 260" descr="C:\Users\kerry.ong\AppData\Local\Microsoft\Windows\INetCache\Content.Word\A_CRPE11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erry.ong\AppData\Local\Microsoft\Windows\INetCache\Content.Word\A_CRPE11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58E5D92" wp14:editId="51A887B3">
                  <wp:extent cx="767080" cy="1371600"/>
                  <wp:effectExtent l="2540" t="0" r="0" b="0"/>
                  <wp:docPr id="261" name="Picture 261" descr="C:\Users\kerry.ong\AppData\Local\Microsoft\Windows\INetCache\Content.Word\A_CRPE12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rry.ong\AppData\Local\Microsoft\Windows\INetCache\Content.Word\A_CRPE12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96AB9D0" wp14:editId="1E674DF6">
                  <wp:extent cx="767080" cy="1371600"/>
                  <wp:effectExtent l="2540" t="0" r="0" b="0"/>
                  <wp:docPr id="262" name="Picture 262" descr="C:\Users\kerry.ong\AppData\Local\Microsoft\Windows\INetCache\Content.Word\A_CRPE16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kerry.ong\AppData\Local\Microsoft\Windows\INetCache\Content.Word\A_CRPE16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5951" w:rsidRPr="00E24937" w:rsidRDefault="00215951" w:rsidP="00215951">
      <w:pPr>
        <w:ind w:left="54" w:right="54"/>
        <w:rPr>
          <w:vanish/>
        </w:rPr>
      </w:pPr>
    </w:p>
    <w:tbl>
      <w:tblPr>
        <w:tblStyle w:val="TableGrid"/>
        <w:tblW w:w="11506" w:type="dxa"/>
        <w:tblInd w:w="-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6"/>
        <w:gridCol w:w="2296"/>
        <w:gridCol w:w="2337"/>
        <w:gridCol w:w="2282"/>
        <w:gridCol w:w="2295"/>
      </w:tblGrid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06F262FE" wp14:editId="1BCC57C2">
                  <wp:extent cx="762000" cy="1371600"/>
                  <wp:effectExtent l="0" t="0" r="0" b="0"/>
                  <wp:docPr id="263" name="Picture 263" descr="C:\Users\kerry.ong\AppData\Local\Microsoft\Windows\INetCache\Content.Word\A_ CR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 CR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094F6AC6" wp14:editId="46BFD15F">
                  <wp:extent cx="762000" cy="1371600"/>
                  <wp:effectExtent l="0" t="0" r="0" b="0"/>
                  <wp:docPr id="264" name="Picture 264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7D00021" wp14:editId="11A1CAEE">
                  <wp:extent cx="767080" cy="1371600"/>
                  <wp:effectExtent l="2540" t="0" r="0" b="0"/>
                  <wp:docPr id="265" name="Picture 265" descr="C:\Users\kerry.ong\AppData\Local\Microsoft\Windows\INetCache\Content.Word\A_CR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06F2D73E" wp14:editId="2D3823A4">
                  <wp:extent cx="767080" cy="1371600"/>
                  <wp:effectExtent l="2540" t="0" r="0" b="0"/>
                  <wp:docPr id="266" name="Picture 266" descr="C:\Users\kerry.ong\AppData\Local\Microsoft\Windows\INetCache\Content.Word\A_CR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1071B" w:rsidP="009E37FC">
            <w:r>
              <w:rPr>
                <w:noProof/>
              </w:rPr>
              <w:drawing>
                <wp:inline distT="0" distB="0" distL="0" distR="0">
                  <wp:extent cx="762000" cy="1371600"/>
                  <wp:effectExtent l="0" t="0" r="0" b="0"/>
                  <wp:docPr id="1" name="Picture 1" descr="C:\Users\kerry.ong\AppData\Local\Microsoft\Windows\INetCache\Content.Word\CR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CR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7B223564" wp14:editId="6A672E18">
                  <wp:extent cx="762000" cy="1371600"/>
                  <wp:effectExtent l="0" t="0" r="0" b="0"/>
                  <wp:docPr id="268" name="Picture 268" descr="C:\Users\kerry.ong\AppData\Local\Microsoft\Windows\INetCache\Content.Word\A_ CR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 CR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36036CC" wp14:editId="6D22EF0C">
                  <wp:extent cx="762000" cy="1371600"/>
                  <wp:effectExtent l="0" t="0" r="0" b="0"/>
                  <wp:docPr id="269" name="Picture 269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70398F60" wp14:editId="6B3E44FE">
                  <wp:extent cx="767080" cy="1371600"/>
                  <wp:effectExtent l="2540" t="0" r="0" b="0"/>
                  <wp:docPr id="270" name="Picture 270" descr="C:\Users\kerry.ong\AppData\Local\Microsoft\Windows\INetCache\Content.Word\A_CR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EE9AC80" wp14:editId="758B7773">
                  <wp:extent cx="767080" cy="1371600"/>
                  <wp:effectExtent l="2540" t="0" r="0" b="0"/>
                  <wp:docPr id="271" name="Picture 271" descr="C:\Users\kerry.ong\AppData\Local\Microsoft\Windows\INetCache\Content.Word\A_CR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1071B" w:rsidP="009E37FC">
            <w:r>
              <w:rPr>
                <w:noProof/>
              </w:rPr>
              <w:drawing>
                <wp:inline distT="0" distB="0" distL="0" distR="0" wp14:anchorId="5DA68E48" wp14:editId="59AD539F">
                  <wp:extent cx="762000" cy="1371600"/>
                  <wp:effectExtent l="0" t="0" r="0" b="0"/>
                  <wp:docPr id="2" name="Picture 2" descr="C:\Users\kerry.ong\AppData\Local\Microsoft\Windows\INetCache\Content.Word\CR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CR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lastRenderedPageBreak/>
              <w:drawing>
                <wp:inline distT="0" distB="0" distL="0" distR="0" wp14:anchorId="11BFA62C" wp14:editId="0056921F">
                  <wp:extent cx="762000" cy="1371600"/>
                  <wp:effectExtent l="0" t="0" r="0" b="0"/>
                  <wp:docPr id="273" name="Picture 273" descr="C:\Users\kerry.ong\AppData\Local\Microsoft\Windows\INetCache\Content.Word\A_ CR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 CR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4306237" wp14:editId="1F349F3E">
                  <wp:extent cx="762000" cy="1371600"/>
                  <wp:effectExtent l="0" t="0" r="0" b="0"/>
                  <wp:docPr id="274" name="Picture 274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0CDC567" wp14:editId="311ACF18">
                  <wp:extent cx="767080" cy="1371600"/>
                  <wp:effectExtent l="2540" t="0" r="0" b="0"/>
                  <wp:docPr id="275" name="Picture 275" descr="C:\Users\kerry.ong\AppData\Local\Microsoft\Windows\INetCache\Content.Word\A_CR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C879AEA" wp14:editId="294F02FD">
                  <wp:extent cx="767080" cy="1371600"/>
                  <wp:effectExtent l="2540" t="0" r="0" b="0"/>
                  <wp:docPr id="276" name="Picture 276" descr="C:\Users\kerry.ong\AppData\Local\Microsoft\Windows\INetCache\Content.Word\A_CR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1071B" w:rsidP="009E37FC">
            <w:r>
              <w:rPr>
                <w:noProof/>
              </w:rPr>
              <w:drawing>
                <wp:inline distT="0" distB="0" distL="0" distR="0" wp14:anchorId="5DA68E48" wp14:editId="59AD539F">
                  <wp:extent cx="762000" cy="1371600"/>
                  <wp:effectExtent l="0" t="0" r="0" b="0"/>
                  <wp:docPr id="4" name="Picture 4" descr="C:\Users\kerry.ong\AppData\Local\Microsoft\Windows\INetCache\Content.Word\CR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CR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02D78B0D" wp14:editId="21FE21AE">
                  <wp:extent cx="762000" cy="1371600"/>
                  <wp:effectExtent l="0" t="0" r="0" b="0"/>
                  <wp:docPr id="278" name="Picture 278" descr="C:\Users\kerry.ong\AppData\Local\Microsoft\Windows\INetCache\Content.Word\A_ CR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 CR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2D5ECD48" wp14:editId="28F60F0F">
                  <wp:extent cx="762000" cy="1371600"/>
                  <wp:effectExtent l="0" t="0" r="0" b="0"/>
                  <wp:docPr id="279" name="Picture 279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02AC8C5E" wp14:editId="3091A46D">
                  <wp:extent cx="767080" cy="1371600"/>
                  <wp:effectExtent l="2540" t="0" r="0" b="0"/>
                  <wp:docPr id="280" name="Picture 280" descr="C:\Users\kerry.ong\AppData\Local\Microsoft\Windows\INetCache\Content.Word\A_CR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E5DBEDE" wp14:editId="4D703040">
                  <wp:extent cx="767080" cy="1371600"/>
                  <wp:effectExtent l="2540" t="0" r="0" b="0"/>
                  <wp:docPr id="281" name="Picture 281" descr="C:\Users\kerry.ong\AppData\Local\Microsoft\Windows\INetCache\Content.Word\A_CR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1071B" w:rsidP="009E37FC">
            <w:r>
              <w:rPr>
                <w:noProof/>
              </w:rPr>
              <w:drawing>
                <wp:inline distT="0" distB="0" distL="0" distR="0" wp14:anchorId="5DA68E48" wp14:editId="59AD539F">
                  <wp:extent cx="762000" cy="1371600"/>
                  <wp:effectExtent l="0" t="0" r="0" b="0"/>
                  <wp:docPr id="5" name="Picture 5" descr="C:\Users\kerry.ong\AppData\Local\Microsoft\Windows\INetCache\Content.Word\CR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CR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AB3C9E0" wp14:editId="0E5478AF">
                  <wp:extent cx="762000" cy="1371600"/>
                  <wp:effectExtent l="0" t="0" r="0" b="0"/>
                  <wp:docPr id="283" name="Picture 283" descr="C:\Users\kerry.ong\AppData\Local\Microsoft\Windows\INetCache\Content.Word\A_ CR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 CR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9A6910A" wp14:editId="661700B3">
                  <wp:extent cx="762000" cy="1371600"/>
                  <wp:effectExtent l="0" t="0" r="0" b="0"/>
                  <wp:docPr id="284" name="Picture 284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B82CB97" wp14:editId="03C91D4D">
                  <wp:extent cx="767080" cy="1371600"/>
                  <wp:effectExtent l="2540" t="0" r="0" b="0"/>
                  <wp:docPr id="285" name="Picture 285" descr="C:\Users\kerry.ong\AppData\Local\Microsoft\Windows\INetCache\Content.Word\A_CR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575C459" wp14:editId="21FA7F13">
                  <wp:extent cx="767080" cy="1371600"/>
                  <wp:effectExtent l="2540" t="0" r="0" b="0"/>
                  <wp:docPr id="286" name="Picture 286" descr="C:\Users\kerry.ong\AppData\Local\Microsoft\Windows\INetCache\Content.Word\A_CR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1071B" w:rsidP="009E37FC">
            <w:r>
              <w:rPr>
                <w:noProof/>
              </w:rPr>
              <w:drawing>
                <wp:inline distT="0" distB="0" distL="0" distR="0" wp14:anchorId="5DA68E48" wp14:editId="59AD539F">
                  <wp:extent cx="762000" cy="1371600"/>
                  <wp:effectExtent l="0" t="0" r="0" b="0"/>
                  <wp:docPr id="6" name="Picture 6" descr="C:\Users\kerry.ong\AppData\Local\Microsoft\Windows\INetCache\Content.Word\CR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CR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E9C0940" wp14:editId="231BD017">
                  <wp:extent cx="762000" cy="1371600"/>
                  <wp:effectExtent l="0" t="0" r="0" b="0"/>
                  <wp:docPr id="288" name="Picture 288" descr="C:\Users\kerry.ong\AppData\Local\Microsoft\Windows\INetCache\Content.Word\A_ CR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 CR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7D0AD526" wp14:editId="23A007FF">
                  <wp:extent cx="762000" cy="1371600"/>
                  <wp:effectExtent l="0" t="0" r="0" b="0"/>
                  <wp:docPr id="289" name="Picture 289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D5F7869" wp14:editId="629B2584">
                  <wp:extent cx="767080" cy="1371600"/>
                  <wp:effectExtent l="2540" t="0" r="0" b="0"/>
                  <wp:docPr id="290" name="Picture 290" descr="C:\Users\kerry.ong\AppData\Local\Microsoft\Windows\INetCache\Content.Word\A_CR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74FB1CD4" wp14:editId="608DF616">
                  <wp:extent cx="767080" cy="1371600"/>
                  <wp:effectExtent l="2540" t="0" r="0" b="0"/>
                  <wp:docPr id="291" name="Picture 291" descr="C:\Users\kerry.ong\AppData\Local\Microsoft\Windows\INetCache\Content.Word\A_CR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1071B" w:rsidP="009E37FC">
            <w:r>
              <w:rPr>
                <w:noProof/>
              </w:rPr>
              <w:drawing>
                <wp:inline distT="0" distB="0" distL="0" distR="0" wp14:anchorId="5DA68E48" wp14:editId="59AD539F">
                  <wp:extent cx="762000" cy="1371600"/>
                  <wp:effectExtent l="0" t="0" r="0" b="0"/>
                  <wp:docPr id="7" name="Picture 7" descr="C:\Users\kerry.ong\AppData\Local\Microsoft\Windows\INetCache\Content.Word\CR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CR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4EF0EDF" wp14:editId="421A7467">
                  <wp:extent cx="762000" cy="1371600"/>
                  <wp:effectExtent l="0" t="0" r="0" b="0"/>
                  <wp:docPr id="293" name="Picture 293" descr="C:\Users\kerry.ong\AppData\Local\Microsoft\Windows\INetCache\Content.Word\A_ CR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 CR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0BF06E3C" wp14:editId="21C1ACF8">
                  <wp:extent cx="762000" cy="1371600"/>
                  <wp:effectExtent l="0" t="0" r="0" b="0"/>
                  <wp:docPr id="294" name="Picture 294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E157046" wp14:editId="37810087">
                  <wp:extent cx="767080" cy="1371600"/>
                  <wp:effectExtent l="2540" t="0" r="0" b="0"/>
                  <wp:docPr id="295" name="Picture 295" descr="C:\Users\kerry.ong\AppData\Local\Microsoft\Windows\INetCache\Content.Word\A_CR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AFDFF60" wp14:editId="2D3AF8E4">
                  <wp:extent cx="767080" cy="1371600"/>
                  <wp:effectExtent l="2540" t="0" r="0" b="0"/>
                  <wp:docPr id="296" name="Picture 296" descr="C:\Users\kerry.ong\AppData\Local\Microsoft\Windows\INetCache\Content.Word\A_CR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1071B" w:rsidP="009E37FC">
            <w:r>
              <w:rPr>
                <w:noProof/>
              </w:rPr>
              <w:drawing>
                <wp:inline distT="0" distB="0" distL="0" distR="0" wp14:anchorId="5DA68E48" wp14:editId="59AD539F">
                  <wp:extent cx="762000" cy="1371600"/>
                  <wp:effectExtent l="0" t="0" r="0" b="0"/>
                  <wp:docPr id="8" name="Picture 8" descr="C:\Users\kerry.ong\AppData\Local\Microsoft\Windows\INetCache\Content.Word\CR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CR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715F4031" wp14:editId="6E2E9048">
                  <wp:extent cx="762000" cy="1371600"/>
                  <wp:effectExtent l="0" t="0" r="0" b="0"/>
                  <wp:docPr id="298" name="Picture 298" descr="C:\Users\kerry.ong\AppData\Local\Microsoft\Windows\INetCache\Content.Word\A_ CR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 CR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0B621D5C" wp14:editId="4E0D07FF">
                  <wp:extent cx="762000" cy="1371600"/>
                  <wp:effectExtent l="0" t="0" r="0" b="0"/>
                  <wp:docPr id="299" name="Picture 299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4F8969A" wp14:editId="2FB69166">
                  <wp:extent cx="767080" cy="1371600"/>
                  <wp:effectExtent l="2540" t="0" r="0" b="0"/>
                  <wp:docPr id="300" name="Picture 300" descr="C:\Users\kerry.ong\AppData\Local\Microsoft\Windows\INetCache\Content.Word\A_CR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09F4CEC6" wp14:editId="0FAD37CE">
                  <wp:extent cx="767080" cy="1371600"/>
                  <wp:effectExtent l="2540" t="0" r="0" b="0"/>
                  <wp:docPr id="301" name="Picture 301" descr="C:\Users\kerry.ong\AppData\Local\Microsoft\Windows\INetCache\Content.Word\A_CR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1071B" w:rsidP="009E37FC">
            <w:r>
              <w:rPr>
                <w:noProof/>
              </w:rPr>
              <w:drawing>
                <wp:inline distT="0" distB="0" distL="0" distR="0" wp14:anchorId="5DA68E48" wp14:editId="59AD539F">
                  <wp:extent cx="762000" cy="1371600"/>
                  <wp:effectExtent l="0" t="0" r="0" b="0"/>
                  <wp:docPr id="9" name="Picture 9" descr="C:\Users\kerry.ong\AppData\Local\Microsoft\Windows\INetCache\Content.Word\CR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CR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48A8D1F" wp14:editId="1254C36B">
                  <wp:extent cx="762000" cy="1371600"/>
                  <wp:effectExtent l="0" t="0" r="0" b="0"/>
                  <wp:docPr id="303" name="Picture 303" descr="C:\Users\kerry.ong\AppData\Local\Microsoft\Windows\INetCache\Content.Word\A_ CR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 CR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8D99B96" wp14:editId="2F32C0C8">
                  <wp:extent cx="762000" cy="1371600"/>
                  <wp:effectExtent l="0" t="0" r="0" b="0"/>
                  <wp:docPr id="304" name="Picture 304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91A72BA" wp14:editId="16B01AA5">
                  <wp:extent cx="767080" cy="1371600"/>
                  <wp:effectExtent l="2540" t="0" r="0" b="0"/>
                  <wp:docPr id="305" name="Picture 305" descr="C:\Users\kerry.ong\AppData\Local\Microsoft\Windows\INetCache\Content.Word\A_CR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7CFAF3F2" wp14:editId="426D7A1C">
                  <wp:extent cx="767080" cy="1371600"/>
                  <wp:effectExtent l="2540" t="0" r="0" b="0"/>
                  <wp:docPr id="306" name="Picture 306" descr="C:\Users\kerry.ong\AppData\Local\Microsoft\Windows\INetCache\Content.Word\A_CR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1071B" w:rsidP="009E37FC">
            <w:r>
              <w:rPr>
                <w:noProof/>
              </w:rPr>
              <w:drawing>
                <wp:inline distT="0" distB="0" distL="0" distR="0" wp14:anchorId="5DA68E48" wp14:editId="59AD539F">
                  <wp:extent cx="762000" cy="1371600"/>
                  <wp:effectExtent l="0" t="0" r="0" b="0"/>
                  <wp:docPr id="10" name="Picture 10" descr="C:\Users\kerry.ong\AppData\Local\Microsoft\Windows\INetCache\Content.Word\CR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CR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C0F454E" wp14:editId="50E2BB3E">
                  <wp:extent cx="762000" cy="1371600"/>
                  <wp:effectExtent l="0" t="0" r="0" b="0"/>
                  <wp:docPr id="308" name="Picture 308" descr="C:\Users\kerry.ong\AppData\Local\Microsoft\Windows\INetCache\Content.Word\A_ CR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 CR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253627AC" wp14:editId="299CA569">
                  <wp:extent cx="762000" cy="1371600"/>
                  <wp:effectExtent l="0" t="0" r="0" b="0"/>
                  <wp:docPr id="309" name="Picture 309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9828243" wp14:editId="1ECC2B5E">
                  <wp:extent cx="762000" cy="1371600"/>
                  <wp:effectExtent l="0" t="0" r="0" b="0"/>
                  <wp:docPr id="310" name="Picture 310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9A885B3" wp14:editId="711DE19E">
                  <wp:extent cx="767080" cy="1371600"/>
                  <wp:effectExtent l="2540" t="0" r="0" b="0"/>
                  <wp:docPr id="311" name="Picture 311" descr="C:\Users\kerry.ong\AppData\Local\Microsoft\Windows\INetCache\Content.Word\A_CR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22655014" wp14:editId="23BDD57A">
                  <wp:extent cx="767080" cy="1371600"/>
                  <wp:effectExtent l="2540" t="0" r="0" b="0"/>
                  <wp:docPr id="312" name="Picture 312" descr="C:\Users\kerry.ong\AppData\Local\Microsoft\Windows\INetCache\Content.Word\A_CR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1071B" w:rsidP="009E37FC">
            <w:r>
              <w:rPr>
                <w:noProof/>
              </w:rPr>
              <w:drawing>
                <wp:inline distT="0" distB="0" distL="0" distR="0" wp14:anchorId="5DA68E48" wp14:editId="59AD539F">
                  <wp:extent cx="762000" cy="1371600"/>
                  <wp:effectExtent l="0" t="0" r="0" b="0"/>
                  <wp:docPr id="11" name="Picture 11" descr="C:\Users\kerry.ong\AppData\Local\Microsoft\Windows\INetCache\Content.Word\CR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CR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C26CC00" wp14:editId="276D1011">
                  <wp:extent cx="762000" cy="1371600"/>
                  <wp:effectExtent l="0" t="0" r="0" b="0"/>
                  <wp:docPr id="314" name="Picture 314" descr="C:\Users\kerry.ong\AppData\Local\Microsoft\Windows\INetCache\Content.Word\A_ CR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 CR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E0E1D97" wp14:editId="1E91F34A">
                  <wp:extent cx="762000" cy="1371600"/>
                  <wp:effectExtent l="0" t="0" r="0" b="0"/>
                  <wp:docPr id="315" name="Picture 315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02F11A8" wp14:editId="08C54795">
                  <wp:extent cx="767080" cy="1371600"/>
                  <wp:effectExtent l="2540" t="0" r="0" b="0"/>
                  <wp:docPr id="316" name="Picture 316" descr="C:\Users\kerry.ong\AppData\Local\Microsoft\Windows\INetCache\Content.Word\A_CR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1357C1AD" wp14:editId="28ADB336">
                  <wp:extent cx="767080" cy="1371600"/>
                  <wp:effectExtent l="2540" t="0" r="0" b="0"/>
                  <wp:docPr id="317" name="Picture 317" descr="C:\Users\kerry.ong\AppData\Local\Microsoft\Windows\INetCache\Content.Word\A_CR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1071B" w:rsidP="009E37FC">
            <w:r>
              <w:rPr>
                <w:noProof/>
              </w:rPr>
              <w:drawing>
                <wp:inline distT="0" distB="0" distL="0" distR="0" wp14:anchorId="5DA68E48" wp14:editId="59AD539F">
                  <wp:extent cx="762000" cy="1371600"/>
                  <wp:effectExtent l="0" t="0" r="0" b="0"/>
                  <wp:docPr id="12" name="Picture 12" descr="C:\Users\kerry.ong\AppData\Local\Microsoft\Windows\INetCache\Content.Word\CR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CR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0FA57ADA" wp14:editId="5A66B1A5">
                  <wp:extent cx="762000" cy="1371600"/>
                  <wp:effectExtent l="0" t="0" r="0" b="0"/>
                  <wp:docPr id="319" name="Picture 319" descr="C:\Users\kerry.ong\AppData\Local\Microsoft\Windows\INetCache\Content.Word\A_ CR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 CR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30B9E67A" wp14:editId="66CBA07F">
                  <wp:extent cx="762000" cy="1371600"/>
                  <wp:effectExtent l="0" t="0" r="0" b="0"/>
                  <wp:docPr id="320" name="Picture 320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2CD92199" wp14:editId="20EAAEEB">
                  <wp:extent cx="767080" cy="1371600"/>
                  <wp:effectExtent l="2540" t="0" r="0" b="0"/>
                  <wp:docPr id="321" name="Picture 321" descr="C:\Users\kerry.ong\AppData\Local\Microsoft\Windows\INetCache\Content.Word\A_CR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66453A05" wp14:editId="08CFCB0E">
                  <wp:extent cx="767080" cy="1371600"/>
                  <wp:effectExtent l="2540" t="0" r="0" b="0"/>
                  <wp:docPr id="322" name="Picture 322" descr="C:\Users\kerry.ong\AppData\Local\Microsoft\Windows\INetCache\Content.Word\A_CR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1071B" w:rsidP="009E37FC">
            <w:r>
              <w:rPr>
                <w:noProof/>
              </w:rPr>
              <w:drawing>
                <wp:inline distT="0" distB="0" distL="0" distR="0" wp14:anchorId="5DA68E48" wp14:editId="59AD539F">
                  <wp:extent cx="762000" cy="1371600"/>
                  <wp:effectExtent l="0" t="0" r="0" b="0"/>
                  <wp:docPr id="13" name="Picture 13" descr="C:\Users\kerry.ong\AppData\Local\Microsoft\Windows\INetCache\Content.Word\CR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CR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951" w:rsidTr="009E37FC">
        <w:trPr>
          <w:cantSplit/>
          <w:trHeight w:hRule="exact" w:val="1200"/>
        </w:trPr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01B61AD8" wp14:editId="42308A77">
                  <wp:extent cx="762000" cy="1371600"/>
                  <wp:effectExtent l="0" t="0" r="0" b="0"/>
                  <wp:docPr id="324" name="Picture 324" descr="C:\Users\kerry.ong\AppData\Local\Microsoft\Windows\INetCache\Content.Word\A_ CRCO5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 CRCO5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5B3CC156" wp14:editId="44D1E35F">
                  <wp:extent cx="762000" cy="1371600"/>
                  <wp:effectExtent l="0" t="0" r="0" b="0"/>
                  <wp:docPr id="325" name="Picture 325" descr="C:\Users\kerry.ong\AppData\Local\Microsoft\Windows\INetCache\Content.Word\A_CRCO2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2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430C9944" wp14:editId="556092CE">
                  <wp:extent cx="767080" cy="1371600"/>
                  <wp:effectExtent l="2540" t="0" r="0" b="0"/>
                  <wp:docPr id="326" name="Picture 326" descr="C:\Users\kerry.ong\AppData\Local\Microsoft\Windows\INetCache\Content.Word\A_CRCO10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A_CRCO10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215951" w:rsidP="009E37FC">
            <w:r>
              <w:rPr>
                <w:noProof/>
              </w:rPr>
              <w:drawing>
                <wp:inline distT="0" distB="0" distL="0" distR="0" wp14:anchorId="74ECBF27" wp14:editId="396E1E99">
                  <wp:extent cx="767080" cy="1371600"/>
                  <wp:effectExtent l="2540" t="0" r="0" b="0"/>
                  <wp:docPr id="327" name="Picture 327" descr="C:\Users\kerry.ong\AppData\Local\Microsoft\Windows\INetCache\Content.Word\A_CRCO1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erry.ong\AppData\Local\Microsoft\Windows\INetCache\Content.Word\A_CRCO1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70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noWrap/>
            <w:tcMar>
              <w:left w:w="0" w:type="dxa"/>
              <w:right w:w="0" w:type="dxa"/>
            </w:tcMar>
            <w:vAlign w:val="center"/>
          </w:tcPr>
          <w:p w:rsidR="00215951" w:rsidRDefault="0061071B" w:rsidP="009E37FC">
            <w:r>
              <w:rPr>
                <w:noProof/>
              </w:rPr>
              <w:drawing>
                <wp:inline distT="0" distB="0" distL="0" distR="0" wp14:anchorId="5DA68E48" wp14:editId="59AD539F">
                  <wp:extent cx="762000" cy="1371600"/>
                  <wp:effectExtent l="0" t="0" r="0" b="0"/>
                  <wp:docPr id="14" name="Picture 14" descr="C:\Users\kerry.ong\AppData\Local\Microsoft\Windows\INetCache\Content.Word\CRCO9 - stic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rry.ong\AppData\Local\Microsoft\Windows\INetCache\Content.Word\CRCO9 - stic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620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1" w:name="_GoBack"/>
            <w:bookmarkEnd w:id="1"/>
          </w:p>
        </w:tc>
      </w:tr>
    </w:tbl>
    <w:p w:rsidR="00215951" w:rsidRPr="00E24937" w:rsidRDefault="00215951" w:rsidP="00215951">
      <w:pPr>
        <w:ind w:left="54" w:right="54"/>
        <w:rPr>
          <w:vanish/>
        </w:rPr>
      </w:pPr>
    </w:p>
    <w:sectPr w:rsidR="00215951" w:rsidRPr="00E24937" w:rsidSect="0061071B">
      <w:pgSz w:w="11905" w:h="16837"/>
      <w:pgMar w:top="685" w:right="0" w:bottom="238" w:left="340" w:header="720" w:footer="720" w:gutter="0"/>
      <w:paperSrc w:first="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5951" w:rsidRDefault="00215951">
      <w:r>
        <w:separator/>
      </w:r>
    </w:p>
  </w:endnote>
  <w:endnote w:type="continuationSeparator" w:id="0">
    <w:p w:rsidR="00215951" w:rsidRDefault="00215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5951" w:rsidRDefault="00215951">
      <w:r>
        <w:separator/>
      </w:r>
    </w:p>
  </w:footnote>
  <w:footnote w:type="continuationSeparator" w:id="0">
    <w:p w:rsidR="00215951" w:rsidRDefault="00215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791F33"/>
    <w:multiLevelType w:val="multilevel"/>
    <w:tmpl w:val="738E9C20"/>
    <w:lvl w:ilvl="0">
      <w:start w:val="1"/>
      <w:numFmt w:val="decimal"/>
      <w:pStyle w:val="Affpar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951"/>
    <w:rsid w:val="0000256D"/>
    <w:rsid w:val="00094DF5"/>
    <w:rsid w:val="001469E4"/>
    <w:rsid w:val="00162EE5"/>
    <w:rsid w:val="00215951"/>
    <w:rsid w:val="00220856"/>
    <w:rsid w:val="00285D41"/>
    <w:rsid w:val="002C7318"/>
    <w:rsid w:val="002E53BC"/>
    <w:rsid w:val="003371C8"/>
    <w:rsid w:val="00350556"/>
    <w:rsid w:val="003B3DA1"/>
    <w:rsid w:val="003B7825"/>
    <w:rsid w:val="00402313"/>
    <w:rsid w:val="00451E37"/>
    <w:rsid w:val="004624F4"/>
    <w:rsid w:val="00467104"/>
    <w:rsid w:val="00473907"/>
    <w:rsid w:val="004809AF"/>
    <w:rsid w:val="00484A96"/>
    <w:rsid w:val="0056579F"/>
    <w:rsid w:val="005B0D5D"/>
    <w:rsid w:val="005D4BDB"/>
    <w:rsid w:val="00607816"/>
    <w:rsid w:val="0061071B"/>
    <w:rsid w:val="0063103A"/>
    <w:rsid w:val="006543BE"/>
    <w:rsid w:val="006B0826"/>
    <w:rsid w:val="006E32EF"/>
    <w:rsid w:val="006E7E64"/>
    <w:rsid w:val="0072360B"/>
    <w:rsid w:val="0073077E"/>
    <w:rsid w:val="007915F1"/>
    <w:rsid w:val="008165FC"/>
    <w:rsid w:val="0085208F"/>
    <w:rsid w:val="0086484D"/>
    <w:rsid w:val="008D3AC1"/>
    <w:rsid w:val="00945D9E"/>
    <w:rsid w:val="009B6DCC"/>
    <w:rsid w:val="00A33CC2"/>
    <w:rsid w:val="00A80937"/>
    <w:rsid w:val="00AA7E90"/>
    <w:rsid w:val="00AF0CD4"/>
    <w:rsid w:val="00CF62C9"/>
    <w:rsid w:val="00D00D74"/>
    <w:rsid w:val="00D65729"/>
    <w:rsid w:val="00E60C40"/>
    <w:rsid w:val="00E67283"/>
    <w:rsid w:val="00F15BD6"/>
    <w:rsid w:val="00FB634E"/>
    <w:rsid w:val="00FE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4360F6-C235-4C13-9B09-78353841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071B"/>
    <w:pPr>
      <w:jc w:val="both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61071B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  <w:rsid w:val="006107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071B"/>
  </w:style>
  <w:style w:type="paragraph" w:styleId="Footer">
    <w:name w:val="footer"/>
    <w:basedOn w:val="Normal"/>
    <w:rsid w:val="0061071B"/>
    <w:pPr>
      <w:tabs>
        <w:tab w:val="center" w:pos="4153"/>
        <w:tab w:val="right" w:pos="8306"/>
      </w:tabs>
    </w:pPr>
    <w:rPr>
      <w:sz w:val="16"/>
    </w:rPr>
  </w:style>
  <w:style w:type="paragraph" w:styleId="Header">
    <w:name w:val="header"/>
    <w:basedOn w:val="Normal"/>
    <w:rsid w:val="0061071B"/>
    <w:pPr>
      <w:tabs>
        <w:tab w:val="center" w:pos="4153"/>
        <w:tab w:val="right" w:pos="8306"/>
      </w:tabs>
    </w:pPr>
    <w:rPr>
      <w:sz w:val="20"/>
    </w:rPr>
  </w:style>
  <w:style w:type="character" w:styleId="Hyperlink">
    <w:name w:val="Hyperlink"/>
    <w:basedOn w:val="DefaultParagraphFont"/>
    <w:rsid w:val="0061071B"/>
    <w:rPr>
      <w:color w:val="0000FF"/>
      <w:u w:val="single"/>
    </w:rPr>
  </w:style>
  <w:style w:type="paragraph" w:customStyle="1" w:styleId="Indent1">
    <w:name w:val="Indent 1"/>
    <w:basedOn w:val="Normal"/>
    <w:rsid w:val="0061071B"/>
    <w:pPr>
      <w:spacing w:after="240"/>
      <w:ind w:left="720" w:hanging="720"/>
    </w:pPr>
  </w:style>
  <w:style w:type="paragraph" w:customStyle="1" w:styleId="Indent2">
    <w:name w:val="Indent 2"/>
    <w:basedOn w:val="Indent1"/>
    <w:rsid w:val="0061071B"/>
    <w:pPr>
      <w:ind w:left="1440"/>
    </w:pPr>
  </w:style>
  <w:style w:type="paragraph" w:customStyle="1" w:styleId="Indent3">
    <w:name w:val="Indent 3"/>
    <w:basedOn w:val="Indent2"/>
    <w:rsid w:val="0061071B"/>
    <w:pPr>
      <w:ind w:left="2160"/>
    </w:pPr>
  </w:style>
  <w:style w:type="paragraph" w:styleId="MessageHeader">
    <w:name w:val="Message Header"/>
    <w:basedOn w:val="Normal"/>
    <w:rsid w:val="0061071B"/>
    <w:pPr>
      <w:ind w:left="1134" w:hanging="1134"/>
    </w:pPr>
  </w:style>
  <w:style w:type="paragraph" w:customStyle="1" w:styleId="FileName">
    <w:name w:val="FileName"/>
    <w:basedOn w:val="Normal"/>
    <w:rsid w:val="0061071B"/>
    <w:rPr>
      <w:sz w:val="16"/>
    </w:rPr>
  </w:style>
  <w:style w:type="paragraph" w:customStyle="1" w:styleId="Hidden">
    <w:name w:val="Hidden"/>
    <w:basedOn w:val="Normal"/>
    <w:rsid w:val="0061071B"/>
    <w:rPr>
      <w:b/>
      <w:vanish/>
      <w:color w:val="FF00FF"/>
    </w:rPr>
  </w:style>
  <w:style w:type="paragraph" w:customStyle="1" w:styleId="Affpara">
    <w:name w:val="Affpara"/>
    <w:basedOn w:val="Indent1"/>
    <w:rsid w:val="0061071B"/>
    <w:pPr>
      <w:numPr>
        <w:numId w:val="1"/>
      </w:numPr>
      <w:spacing w:before="120" w:after="120" w:line="360" w:lineRule="auto"/>
    </w:pPr>
  </w:style>
  <w:style w:type="table" w:styleId="TableGrid">
    <w:name w:val="Table Grid"/>
    <w:basedOn w:val="TableNormal"/>
    <w:rsid w:val="00215951"/>
    <w:rPr>
      <w:rFonts w:ascii="Calibr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00D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00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1981F-38EE-4B32-81B1-2CD5A2945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3DBB62A4.dotm</Template>
  <TotalTime>608</TotalTime>
  <Pages>5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Normal.dot</vt:lpstr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Normal.dot</dc:title>
  <dc:subject>Templates</dc:subject>
  <dc:creator>Kerry Ong</dc:creator>
  <cp:keywords/>
  <dc:description/>
  <cp:lastModifiedBy>Kerry Ong</cp:lastModifiedBy>
  <cp:revision>18</cp:revision>
  <cp:lastPrinted>2018-07-08T23:46:00Z</cp:lastPrinted>
  <dcterms:created xsi:type="dcterms:W3CDTF">2018-06-25T01:28:00Z</dcterms:created>
  <dcterms:modified xsi:type="dcterms:W3CDTF">2018-08-02T05:24:00Z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